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34" w:rsidRDefault="00802359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ПЕШКОВСКОГО СЕЛЬСОВЕТА</w:t>
      </w:r>
    </w:p>
    <w:p w:rsidR="00802359" w:rsidRDefault="00802359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802359" w:rsidRPr="00802359" w:rsidRDefault="00802359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</w:t>
      </w:r>
      <w:r w:rsidR="00B33A44">
        <w:rPr>
          <w:rFonts w:ascii="Times New Roman" w:hAnsi="Times New Roman" w:cs="Times New Roman"/>
          <w:sz w:val="28"/>
          <w:szCs w:val="28"/>
        </w:rPr>
        <w:t>)</w:t>
      </w:r>
    </w:p>
    <w:p w:rsidR="00C52234" w:rsidRDefault="00C52234" w:rsidP="00DD24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33A44" w:rsidRPr="00DF2C7B" w:rsidRDefault="00B33A44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C7CAF" w:rsidRPr="00DF2C7B" w:rsidRDefault="00EC7CAF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802359" w:rsidRDefault="006F6B98" w:rsidP="00EC7CA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очередной сорок третьей</w:t>
      </w:r>
      <w:r w:rsidR="00F04448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DD241A" w:rsidRDefault="00DD241A" w:rsidP="00EC7CA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7CAF" w:rsidRPr="00DF2C7B" w:rsidRDefault="00D832AB" w:rsidP="008023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20.12.2024</w:t>
      </w:r>
      <w:r w:rsidR="006F6B98">
        <w:rPr>
          <w:rFonts w:ascii="Times New Roman" w:hAnsi="Times New Roman" w:cs="Times New Roman"/>
          <w:b w:val="0"/>
          <w:sz w:val="28"/>
          <w:szCs w:val="28"/>
        </w:rPr>
        <w:t>г</w:t>
      </w:r>
      <w:r w:rsidR="0080235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д. Пешково</w:t>
      </w:r>
      <w:r w:rsidR="00EC7CAF" w:rsidRPr="00DF2C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235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="00EC7CAF" w:rsidRPr="00DF2C7B">
        <w:rPr>
          <w:rFonts w:ascii="Times New Roman" w:hAnsi="Times New Roman" w:cs="Times New Roman"/>
          <w:b w:val="0"/>
          <w:sz w:val="28"/>
          <w:szCs w:val="28"/>
        </w:rPr>
        <w:t>№</w:t>
      </w:r>
      <w:r w:rsidR="006F6B98">
        <w:rPr>
          <w:rFonts w:ascii="Times New Roman" w:hAnsi="Times New Roman" w:cs="Times New Roman"/>
          <w:b w:val="0"/>
          <w:sz w:val="28"/>
          <w:szCs w:val="28"/>
        </w:rPr>
        <w:t xml:space="preserve"> 198</w:t>
      </w:r>
    </w:p>
    <w:p w:rsidR="003B2E8B" w:rsidRPr="00DF2C7B" w:rsidRDefault="002D2EC3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61D" w:rsidRPr="00DF2C7B" w:rsidRDefault="00EC7CAF" w:rsidP="002D2E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02359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F04448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F04448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</w:t>
      </w:r>
      <w:r w:rsidR="008B6B7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F04448">
        <w:rPr>
          <w:rFonts w:ascii="Times New Roman" w:hAnsi="Times New Roman" w:cs="Times New Roman"/>
          <w:sz w:val="28"/>
          <w:szCs w:val="28"/>
        </w:rPr>
        <w:t>2027</w:t>
      </w:r>
      <w:r w:rsidR="008B6B7D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52234" w:rsidRPr="00DF2C7B" w:rsidRDefault="00C52234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02359" w:rsidRPr="00DF2C7B" w:rsidRDefault="00663688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r w:rsidR="00780715" w:rsidRPr="00DF2C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DF2C7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02359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F04448">
        <w:rPr>
          <w:rFonts w:ascii="Times New Roman" w:hAnsi="Times New Roman" w:cs="Times New Roman"/>
          <w:sz w:val="28"/>
          <w:szCs w:val="28"/>
        </w:rPr>
        <w:t>2025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F04448">
        <w:rPr>
          <w:rFonts w:ascii="Times New Roman" w:hAnsi="Times New Roman" w:cs="Times New Roman"/>
          <w:sz w:val="28"/>
          <w:szCs w:val="28"/>
        </w:rPr>
        <w:t>2026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F04448">
        <w:rPr>
          <w:rFonts w:ascii="Times New Roman" w:hAnsi="Times New Roman" w:cs="Times New Roman"/>
          <w:sz w:val="28"/>
          <w:szCs w:val="28"/>
        </w:rPr>
        <w:t>2027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B66DB" w:rsidRPr="00DF2C7B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 w:rsidR="00663688"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780715" w:rsidRPr="00DF2C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DF2C7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02359">
        <w:rPr>
          <w:rFonts w:ascii="Times New Roman" w:hAnsi="Times New Roman" w:cs="Times New Roman"/>
          <w:sz w:val="28"/>
          <w:szCs w:val="28"/>
        </w:rPr>
        <w:t>Пешковского сельсовета Убинского района Новосибирской области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местный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94358F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B66DB" w:rsidRPr="00DF2C7B" w:rsidRDefault="007B66DB" w:rsidP="006636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FD7AC0">
        <w:rPr>
          <w:rFonts w:ascii="Times New Roman" w:hAnsi="Times New Roman" w:cs="Times New Roman"/>
          <w:sz w:val="28"/>
          <w:szCs w:val="28"/>
        </w:rPr>
        <w:t xml:space="preserve"> 10 236,8</w:t>
      </w:r>
      <w:r w:rsidR="00EA006F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FD7AC0">
        <w:rPr>
          <w:rFonts w:ascii="Times New Roman" w:hAnsi="Times New Roman" w:cs="Times New Roman"/>
          <w:sz w:val="28"/>
          <w:szCs w:val="28"/>
        </w:rPr>
        <w:t>9 534,7</w:t>
      </w:r>
      <w:r w:rsidR="00580D47">
        <w:rPr>
          <w:rFonts w:ascii="Times New Roman" w:hAnsi="Times New Roman" w:cs="Times New Roman"/>
          <w:sz w:val="28"/>
          <w:szCs w:val="28"/>
        </w:rPr>
        <w:t xml:space="preserve"> </w:t>
      </w:r>
      <w:r w:rsidR="00EA006F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FD7AC0">
        <w:rPr>
          <w:rFonts w:ascii="Times New Roman" w:hAnsi="Times New Roman" w:cs="Times New Roman"/>
          <w:sz w:val="28"/>
          <w:szCs w:val="28"/>
        </w:rPr>
        <w:t>9 534,7</w:t>
      </w:r>
      <w:r w:rsidR="00622E02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FD7AC0">
        <w:rPr>
          <w:rFonts w:ascii="Times New Roman" w:hAnsi="Times New Roman" w:cs="Times New Roman"/>
          <w:sz w:val="28"/>
          <w:szCs w:val="28"/>
        </w:rPr>
        <w:t>4 006,3</w:t>
      </w:r>
      <w:r w:rsidR="00650611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C520F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FD7AC0">
        <w:rPr>
          <w:rFonts w:ascii="Times New Roman" w:hAnsi="Times New Roman" w:cs="Times New Roman"/>
          <w:sz w:val="28"/>
          <w:szCs w:val="28"/>
        </w:rPr>
        <w:t>10 236,8</w:t>
      </w:r>
      <w:r w:rsidR="00DD17E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E95858" w:rsidRPr="00DF2C7B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22E02">
        <w:rPr>
          <w:rFonts w:ascii="Times New Roman" w:hAnsi="Times New Roman" w:cs="Times New Roman"/>
          <w:sz w:val="28"/>
          <w:szCs w:val="28"/>
        </w:rPr>
        <w:t xml:space="preserve">0,0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7D5205">
        <w:rPr>
          <w:rFonts w:ascii="Times New Roman" w:hAnsi="Times New Roman" w:cs="Times New Roman"/>
          <w:sz w:val="28"/>
          <w:szCs w:val="28"/>
        </w:rPr>
        <w:t xml:space="preserve">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бюджета на плановый период </w:t>
      </w:r>
      <w:r w:rsidR="00223D68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223D68">
        <w:rPr>
          <w:rFonts w:ascii="Times New Roman" w:hAnsi="Times New Roman" w:cs="Times New Roman"/>
          <w:sz w:val="28"/>
          <w:szCs w:val="28"/>
        </w:rPr>
        <w:t>2027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D35719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32197">
        <w:rPr>
          <w:rFonts w:ascii="Times New Roman" w:hAnsi="Times New Roman" w:cs="Times New Roman"/>
          <w:sz w:val="28"/>
          <w:szCs w:val="28"/>
        </w:rPr>
        <w:t>3 205,4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632197">
        <w:rPr>
          <w:rFonts w:ascii="Times New Roman" w:hAnsi="Times New Roman" w:cs="Times New Roman"/>
          <w:sz w:val="28"/>
          <w:szCs w:val="28"/>
        </w:rPr>
        <w:t>2 478,0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632197">
        <w:rPr>
          <w:rFonts w:ascii="Times New Roman" w:hAnsi="Times New Roman" w:cs="Times New Roman"/>
          <w:sz w:val="28"/>
          <w:szCs w:val="28"/>
        </w:rPr>
        <w:t>2 478,0</w:t>
      </w:r>
      <w:r w:rsidR="00BF545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632197">
        <w:rPr>
          <w:rFonts w:ascii="Times New Roman" w:hAnsi="Times New Roman" w:cs="Times New Roman"/>
          <w:sz w:val="28"/>
          <w:szCs w:val="28"/>
        </w:rPr>
        <w:t>803,4</w:t>
      </w:r>
      <w:r w:rsidR="00BF545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и на </w:t>
      </w:r>
      <w:r w:rsidR="00537621">
        <w:rPr>
          <w:rFonts w:ascii="Times New Roman" w:hAnsi="Times New Roman" w:cs="Times New Roman"/>
          <w:sz w:val="28"/>
          <w:szCs w:val="28"/>
        </w:rPr>
        <w:t>2027</w:t>
      </w:r>
      <w:r w:rsidR="007D5205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64BD8">
        <w:rPr>
          <w:rFonts w:ascii="Times New Roman" w:hAnsi="Times New Roman" w:cs="Times New Roman"/>
          <w:sz w:val="28"/>
          <w:szCs w:val="28"/>
        </w:rPr>
        <w:t>3 010,8</w:t>
      </w:r>
      <w:r w:rsidR="000345D0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564BD8">
        <w:rPr>
          <w:rFonts w:ascii="Times New Roman" w:hAnsi="Times New Roman" w:cs="Times New Roman"/>
          <w:sz w:val="28"/>
          <w:szCs w:val="28"/>
        </w:rPr>
        <w:t>2 067,6</w:t>
      </w:r>
      <w:r w:rsidR="00B619C2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, из них объем межбюджетных трансфертов, получаемых из других бюджетов бюджетной систем</w:t>
      </w:r>
      <w:r w:rsidR="00B619C2">
        <w:rPr>
          <w:rFonts w:ascii="Times New Roman" w:hAnsi="Times New Roman" w:cs="Times New Roman"/>
          <w:sz w:val="28"/>
          <w:szCs w:val="28"/>
        </w:rPr>
        <w:t>ы Росси</w:t>
      </w:r>
      <w:r w:rsidR="00564BD8">
        <w:rPr>
          <w:rFonts w:ascii="Times New Roman" w:hAnsi="Times New Roman" w:cs="Times New Roman"/>
          <w:sz w:val="28"/>
          <w:szCs w:val="28"/>
        </w:rPr>
        <w:t>йской Федерации, в сумме 2 067,6</w:t>
      </w:r>
      <w:r w:rsidR="00B619C2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7E65C1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564BD8">
        <w:rPr>
          <w:rFonts w:ascii="Times New Roman" w:hAnsi="Times New Roman" w:cs="Times New Roman"/>
          <w:sz w:val="28"/>
          <w:szCs w:val="28"/>
        </w:rPr>
        <w:t>280,0</w:t>
      </w:r>
      <w:r w:rsidR="00B619C2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7E65C1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;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7A48E1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50B">
        <w:rPr>
          <w:rFonts w:ascii="Times New Roman" w:hAnsi="Times New Roman" w:cs="Times New Roman"/>
          <w:sz w:val="28"/>
          <w:szCs w:val="28"/>
        </w:rPr>
        <w:t>3 205,4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F616DB">
        <w:rPr>
          <w:rFonts w:ascii="Times New Roman" w:hAnsi="Times New Roman" w:cs="Times New Roman"/>
          <w:sz w:val="28"/>
          <w:szCs w:val="28"/>
        </w:rPr>
        <w:t>80,1</w:t>
      </w:r>
      <w:r w:rsidR="00945521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7A48E1"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50B">
        <w:rPr>
          <w:rFonts w:ascii="Times New Roman" w:hAnsi="Times New Roman" w:cs="Times New Roman"/>
          <w:sz w:val="28"/>
          <w:szCs w:val="28"/>
        </w:rPr>
        <w:t>3 010,8</w:t>
      </w:r>
      <w:r w:rsidR="00945521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2F1439" w:rsidRPr="00DF2C7B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F616DB">
        <w:rPr>
          <w:rFonts w:ascii="Times New Roman" w:hAnsi="Times New Roman" w:cs="Times New Roman"/>
          <w:sz w:val="28"/>
          <w:szCs w:val="28"/>
        </w:rPr>
        <w:t>150,5</w:t>
      </w:r>
      <w:r w:rsidR="00945521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2F1439" w:rsidRPr="00DF2C7B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>;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95858" w:rsidRPr="00DF2C7B">
        <w:rPr>
          <w:rFonts w:ascii="Times New Roman" w:hAnsi="Times New Roman" w:cs="Times New Roman"/>
          <w:sz w:val="28"/>
          <w:szCs w:val="28"/>
        </w:rPr>
        <w:t>дефицит (</w:t>
      </w:r>
      <w:r w:rsidR="00DB1AB4" w:rsidRPr="00DF2C7B">
        <w:rPr>
          <w:rFonts w:ascii="Times New Roman" w:hAnsi="Times New Roman" w:cs="Times New Roman"/>
          <w:sz w:val="28"/>
          <w:szCs w:val="28"/>
        </w:rPr>
        <w:t>профицит</w:t>
      </w:r>
      <w:r w:rsidR="00E95858" w:rsidRPr="00DF2C7B">
        <w:rPr>
          <w:rFonts w:ascii="Times New Roman" w:hAnsi="Times New Roman" w:cs="Times New Roman"/>
          <w:sz w:val="28"/>
          <w:szCs w:val="28"/>
        </w:rPr>
        <w:t>)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802359">
        <w:rPr>
          <w:rFonts w:ascii="Times New Roman" w:hAnsi="Times New Roman" w:cs="Times New Roman"/>
          <w:sz w:val="28"/>
          <w:szCs w:val="28"/>
        </w:rPr>
        <w:t>202</w:t>
      </w:r>
      <w:r w:rsidR="007A48E1">
        <w:rPr>
          <w:rFonts w:ascii="Times New Roman" w:hAnsi="Times New Roman" w:cs="Times New Roman"/>
          <w:sz w:val="28"/>
          <w:szCs w:val="28"/>
        </w:rPr>
        <w:t>6</w:t>
      </w:r>
      <w:r w:rsidR="007D5205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945521">
        <w:rPr>
          <w:rFonts w:ascii="Times New Roman" w:hAnsi="Times New Roman" w:cs="Times New Roman"/>
          <w:sz w:val="28"/>
          <w:szCs w:val="28"/>
        </w:rPr>
        <w:t xml:space="preserve"> 0,0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45521">
        <w:rPr>
          <w:rFonts w:ascii="Times New Roman" w:hAnsi="Times New Roman" w:cs="Times New Roman"/>
          <w:sz w:val="28"/>
          <w:szCs w:val="28"/>
        </w:rPr>
        <w:t xml:space="preserve">тыс.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E95858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, дефицит</w:t>
      </w:r>
      <w:r w:rsidR="00E95858" w:rsidRPr="00DF2C7B">
        <w:rPr>
          <w:rFonts w:ascii="Times New Roman" w:hAnsi="Times New Roman" w:cs="Times New Roman"/>
          <w:sz w:val="28"/>
          <w:szCs w:val="28"/>
        </w:rPr>
        <w:t xml:space="preserve"> (профицит)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7A48E1">
        <w:rPr>
          <w:rFonts w:ascii="Times New Roman" w:hAnsi="Times New Roman" w:cs="Times New Roman"/>
          <w:sz w:val="28"/>
          <w:szCs w:val="28"/>
        </w:rPr>
        <w:t>2027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521">
        <w:rPr>
          <w:rFonts w:ascii="Times New Roman" w:hAnsi="Times New Roman" w:cs="Times New Roman"/>
          <w:sz w:val="28"/>
          <w:szCs w:val="28"/>
        </w:rPr>
        <w:t>0,0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7B66DB"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A046CC" w:rsidRDefault="00A046CC" w:rsidP="00A151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A1515F" w:rsidRPr="00DF2C7B" w:rsidRDefault="00A1515F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D86" w:rsidRPr="003D79BB" w:rsidRDefault="000E7D86" w:rsidP="000E7D86">
      <w:pPr>
        <w:pStyle w:val="1"/>
        <w:jc w:val="both"/>
      </w:pPr>
      <w:r w:rsidRPr="003D79BB">
        <w:t xml:space="preserve">         Статья 2. Нормативы</w:t>
      </w:r>
      <w:r w:rsidRPr="003D79BB">
        <w:rPr>
          <w:spacing w:val="1"/>
        </w:rPr>
        <w:t xml:space="preserve"> </w:t>
      </w:r>
      <w:r w:rsidRPr="003D79BB">
        <w:t>распределения</w:t>
      </w:r>
      <w:r w:rsidRPr="003D79BB">
        <w:rPr>
          <w:spacing w:val="1"/>
        </w:rPr>
        <w:t xml:space="preserve"> </w:t>
      </w:r>
      <w:r w:rsidR="00955AC6" w:rsidRPr="003D79BB">
        <w:rPr>
          <w:spacing w:val="1"/>
        </w:rPr>
        <w:t xml:space="preserve">неналоговых </w:t>
      </w:r>
      <w:r w:rsidRPr="003D79BB">
        <w:t>доходов, не установленные бюджетным</w:t>
      </w:r>
      <w:r w:rsidRPr="003D79BB">
        <w:rPr>
          <w:spacing w:val="1"/>
        </w:rPr>
        <w:t xml:space="preserve"> </w:t>
      </w:r>
      <w:r w:rsidRPr="003D79BB">
        <w:t>Законодательством</w:t>
      </w:r>
      <w:r w:rsidRPr="003D79BB">
        <w:rPr>
          <w:spacing w:val="-2"/>
        </w:rPr>
        <w:t xml:space="preserve"> </w:t>
      </w:r>
      <w:r w:rsidRPr="003D79BB">
        <w:t>Российской</w:t>
      </w:r>
      <w:r w:rsidRPr="003D79BB">
        <w:rPr>
          <w:spacing w:val="-1"/>
        </w:rPr>
        <w:t xml:space="preserve"> </w:t>
      </w:r>
      <w:r w:rsidRPr="003D79BB">
        <w:t>Федерации</w:t>
      </w:r>
    </w:p>
    <w:p w:rsidR="000E7D86" w:rsidRPr="003D79BB" w:rsidRDefault="000E7D86" w:rsidP="000E7D86">
      <w:pPr>
        <w:pStyle w:val="af0"/>
        <w:jc w:val="both"/>
        <w:rPr>
          <w:b/>
        </w:rPr>
      </w:pPr>
    </w:p>
    <w:p w:rsidR="00955AC6" w:rsidRPr="003D79BB" w:rsidRDefault="000E7D86" w:rsidP="000E7D8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79BB">
        <w:rPr>
          <w:rFonts w:ascii="Times New Roman" w:hAnsi="Times New Roman" w:cs="Times New Roman"/>
          <w:spacing w:val="-1"/>
          <w:sz w:val="28"/>
          <w:szCs w:val="28"/>
        </w:rPr>
        <w:t>Утвердить</w:t>
      </w:r>
      <w:r w:rsidRPr="003D79B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D79BB">
        <w:rPr>
          <w:rFonts w:ascii="Times New Roman" w:hAnsi="Times New Roman" w:cs="Times New Roman"/>
          <w:sz w:val="28"/>
          <w:szCs w:val="28"/>
        </w:rPr>
        <w:t>нормативы</w:t>
      </w:r>
      <w:r w:rsidRPr="003D79B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D79BB">
        <w:rPr>
          <w:rFonts w:ascii="Times New Roman" w:hAnsi="Times New Roman" w:cs="Times New Roman"/>
          <w:sz w:val="28"/>
          <w:szCs w:val="28"/>
        </w:rPr>
        <w:t>распределения</w:t>
      </w:r>
      <w:r w:rsidRPr="003D79B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955AC6" w:rsidRPr="003D79BB">
        <w:rPr>
          <w:rFonts w:ascii="Times New Roman" w:hAnsi="Times New Roman" w:cs="Times New Roman"/>
          <w:spacing w:val="-16"/>
          <w:sz w:val="28"/>
          <w:szCs w:val="28"/>
        </w:rPr>
        <w:t xml:space="preserve">неналоговых </w:t>
      </w:r>
      <w:r w:rsidRPr="003D79BB">
        <w:rPr>
          <w:rFonts w:ascii="Times New Roman" w:hAnsi="Times New Roman" w:cs="Times New Roman"/>
          <w:sz w:val="28"/>
          <w:szCs w:val="28"/>
        </w:rPr>
        <w:t>доходов</w:t>
      </w:r>
      <w:r w:rsidRPr="003D79B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D79BB">
        <w:rPr>
          <w:rFonts w:ascii="Times New Roman" w:hAnsi="Times New Roman" w:cs="Times New Roman"/>
          <w:sz w:val="28"/>
          <w:szCs w:val="28"/>
        </w:rPr>
        <w:t>бюджета</w:t>
      </w:r>
      <w:r w:rsidR="00955AC6" w:rsidRPr="003D79BB">
        <w:rPr>
          <w:rFonts w:ascii="Times New Roman" w:hAnsi="Times New Roman" w:cs="Times New Roman"/>
          <w:sz w:val="28"/>
          <w:szCs w:val="28"/>
        </w:rPr>
        <w:t xml:space="preserve"> Пешковского сельсовета на 2025 год и плановый период 2026-2027 годов,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955AC6" w:rsidRPr="003D79BB">
        <w:rPr>
          <w:rFonts w:ascii="Times New Roman" w:hAnsi="Times New Roman" w:cs="Times New Roman"/>
          <w:b/>
          <w:sz w:val="28"/>
          <w:szCs w:val="28"/>
        </w:rPr>
        <w:t>приложению 1</w:t>
      </w:r>
      <w:r w:rsidR="00955AC6" w:rsidRPr="003D79B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955AC6" w:rsidRPr="001D77E3" w:rsidRDefault="00955AC6" w:rsidP="000E7D8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7B66DB" w:rsidRPr="00DF2C7B" w:rsidRDefault="007B66DB" w:rsidP="000E7D8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054F3">
        <w:rPr>
          <w:rFonts w:ascii="Times New Roman" w:hAnsi="Times New Roman" w:cs="Times New Roman"/>
          <w:b/>
          <w:sz w:val="28"/>
          <w:szCs w:val="28"/>
        </w:rPr>
        <w:t>3</w:t>
      </w:r>
      <w:r w:rsidR="007D5205"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</w:t>
      </w:r>
      <w:r w:rsidR="004D2E91" w:rsidRPr="00DF2C7B"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 w:rsidR="00FF67FF">
        <w:rPr>
          <w:rFonts w:ascii="Times New Roman" w:hAnsi="Times New Roman" w:cs="Times New Roman"/>
          <w:b/>
          <w:sz w:val="28"/>
          <w:szCs w:val="28"/>
        </w:rPr>
        <w:t>2025</w:t>
      </w:r>
      <w:r w:rsidR="007D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 w:rsidR="00FF67FF">
        <w:rPr>
          <w:rFonts w:ascii="Times New Roman" w:hAnsi="Times New Roman" w:cs="Times New Roman"/>
          <w:b/>
          <w:sz w:val="28"/>
          <w:szCs w:val="28"/>
        </w:rPr>
        <w:t>2026</w:t>
      </w:r>
      <w:r w:rsidR="007D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FF67FF">
        <w:rPr>
          <w:rFonts w:ascii="Times New Roman" w:hAnsi="Times New Roman" w:cs="Times New Roman"/>
          <w:b/>
          <w:sz w:val="28"/>
          <w:szCs w:val="28"/>
        </w:rPr>
        <w:t>2027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1F0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="003D73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в пределах общего объема расходов, установленного </w:t>
      </w:r>
      <w:hyperlink w:anchor="P12" w:history="1">
        <w:r w:rsidR="007B66DB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D2E91" w:rsidRPr="00DF2C7B">
        <w:rPr>
          <w:rFonts w:ascii="Times New Roman" w:hAnsi="Times New Roman" w:cs="Times New Roman"/>
          <w:sz w:val="28"/>
          <w:szCs w:val="28"/>
        </w:rPr>
        <w:t>Решения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распределение </w:t>
      </w:r>
      <w:r w:rsidR="00737119" w:rsidRPr="00DF2C7B">
        <w:rPr>
          <w:rFonts w:ascii="Times New Roman" w:hAnsi="Times New Roman" w:cs="Times New Roman"/>
          <w:sz w:val="28"/>
          <w:szCs w:val="28"/>
        </w:rPr>
        <w:t>бю</w:t>
      </w:r>
      <w:r w:rsidR="007B66DB" w:rsidRPr="00DF2C7B">
        <w:rPr>
          <w:rFonts w:ascii="Times New Roman" w:hAnsi="Times New Roman" w:cs="Times New Roman"/>
          <w:sz w:val="28"/>
          <w:szCs w:val="28"/>
        </w:rPr>
        <w:t>джетных ассигнований</w:t>
      </w:r>
      <w:r w:rsidR="003101F0">
        <w:rPr>
          <w:rFonts w:ascii="Times New Roman" w:hAnsi="Times New Roman" w:cs="Times New Roman"/>
          <w:sz w:val="28"/>
          <w:szCs w:val="28"/>
        </w:rPr>
        <w:t>:</w:t>
      </w:r>
    </w:p>
    <w:p w:rsidR="003101F0" w:rsidRDefault="003101F0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B66DB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D2E91" w:rsidRPr="00DF2C7B">
        <w:rPr>
          <w:rFonts w:ascii="Times New Roman" w:hAnsi="Times New Roman" w:cs="Times New Roman"/>
          <w:sz w:val="28"/>
          <w:szCs w:val="28"/>
        </w:rPr>
        <w:t>муниципальным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 w:rsidR="003D0AAD" w:rsidRPr="00DF2C7B">
        <w:rPr>
          <w:rFonts w:ascii="Times New Roman" w:hAnsi="Times New Roman" w:cs="Times New Roman"/>
          <w:sz w:val="28"/>
          <w:szCs w:val="28"/>
        </w:rPr>
        <w:t xml:space="preserve"> (группам и подгруппам)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D0AA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E36EEA">
        <w:rPr>
          <w:rFonts w:ascii="Times New Roman" w:hAnsi="Times New Roman" w:cs="Times New Roman"/>
          <w:sz w:val="28"/>
          <w:szCs w:val="28"/>
        </w:rPr>
        <w:t>на 2025 год и плановый период 2026 и 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663688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67164A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66DB" w:rsidRDefault="003101F0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D0AAD"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E36EEA">
        <w:rPr>
          <w:rFonts w:ascii="Times New Roman" w:hAnsi="Times New Roman" w:cs="Times New Roman"/>
          <w:sz w:val="28"/>
          <w:szCs w:val="28"/>
        </w:rPr>
        <w:t>2025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E36EEA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E36EEA">
        <w:rPr>
          <w:rFonts w:ascii="Times New Roman" w:hAnsi="Times New Roman" w:cs="Times New Roman"/>
          <w:sz w:val="28"/>
          <w:szCs w:val="28"/>
        </w:rPr>
        <w:t>2027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67164A">
        <w:rPr>
          <w:rFonts w:ascii="Times New Roman" w:hAnsi="Times New Roman" w:cs="Times New Roman"/>
          <w:b/>
          <w:sz w:val="28"/>
          <w:szCs w:val="28"/>
        </w:rPr>
        <w:t>3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D2E91" w:rsidRPr="00DF2C7B">
        <w:rPr>
          <w:rFonts w:ascii="Times New Roman" w:hAnsi="Times New Roman" w:cs="Times New Roman"/>
          <w:sz w:val="28"/>
          <w:szCs w:val="28"/>
        </w:rPr>
        <w:t>Решению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</w:t>
      </w:r>
      <w:r w:rsidR="003D73DB" w:rsidRPr="00DF2C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A321D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E36EEA">
        <w:rPr>
          <w:rFonts w:ascii="Times New Roman" w:hAnsi="Times New Roman" w:cs="Times New Roman"/>
          <w:sz w:val="28"/>
          <w:szCs w:val="28"/>
        </w:rPr>
        <w:t>2025</w:t>
      </w:r>
      <w:r w:rsidR="00C863B4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E36EEA">
        <w:rPr>
          <w:rFonts w:ascii="Times New Roman" w:hAnsi="Times New Roman" w:cs="Times New Roman"/>
          <w:sz w:val="28"/>
          <w:szCs w:val="28"/>
        </w:rPr>
        <w:t>2026</w:t>
      </w:r>
      <w:r w:rsidR="000A15D2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>и</w:t>
      </w:r>
      <w:r w:rsidR="007B66DB" w:rsidRPr="00DF2C7B">
        <w:rPr>
          <w:rFonts w:ascii="Times New Roman" w:hAnsi="Times New Roman" w:cs="Times New Roman"/>
        </w:rPr>
        <w:t xml:space="preserve"> </w:t>
      </w:r>
      <w:r w:rsidR="00E36EEA">
        <w:rPr>
          <w:rFonts w:ascii="Times New Roman" w:hAnsi="Times New Roman" w:cs="Times New Roman"/>
          <w:sz w:val="28"/>
          <w:szCs w:val="28"/>
        </w:rPr>
        <w:t>2027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67164A">
        <w:rPr>
          <w:rFonts w:ascii="Times New Roman" w:hAnsi="Times New Roman" w:cs="Times New Roman"/>
          <w:b/>
          <w:sz w:val="28"/>
          <w:szCs w:val="28"/>
        </w:rPr>
        <w:t>4</w:t>
      </w:r>
      <w:r w:rsidR="00B03D4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D2E91" w:rsidRPr="00DF2C7B">
        <w:rPr>
          <w:rFonts w:ascii="Times New Roman" w:hAnsi="Times New Roman" w:cs="Times New Roman"/>
          <w:sz w:val="28"/>
          <w:szCs w:val="28"/>
        </w:rPr>
        <w:t>Решению</w:t>
      </w:r>
      <w:r w:rsidR="007B66D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фонда </w:t>
      </w:r>
      <w:r w:rsidR="004A054E" w:rsidRPr="00DF2C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73DB" w:rsidRPr="00DF2C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A321D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E36EEA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1139">
        <w:rPr>
          <w:rFonts w:ascii="Times New Roman" w:hAnsi="Times New Roman" w:cs="Times New Roman"/>
          <w:sz w:val="28"/>
          <w:szCs w:val="28"/>
        </w:rPr>
        <w:t>5,0 тыс.</w:t>
      </w:r>
      <w:r w:rsidR="00DF3D55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</w:t>
      </w:r>
      <w:r w:rsidR="00663688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E36EEA">
        <w:rPr>
          <w:rFonts w:ascii="Times New Roman" w:hAnsi="Times New Roman" w:cs="Times New Roman"/>
          <w:sz w:val="28"/>
          <w:szCs w:val="28"/>
        </w:rPr>
        <w:t>на 2026</w:t>
      </w:r>
      <w:r w:rsidR="00FA321D">
        <w:rPr>
          <w:rFonts w:ascii="Times New Roman" w:hAnsi="Times New Roman" w:cs="Times New Roman"/>
          <w:sz w:val="28"/>
          <w:szCs w:val="28"/>
        </w:rPr>
        <w:t xml:space="preserve"> </w:t>
      </w:r>
      <w:r w:rsidR="0066368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521D6">
        <w:rPr>
          <w:rFonts w:ascii="Times New Roman" w:hAnsi="Times New Roman" w:cs="Times New Roman"/>
          <w:sz w:val="28"/>
          <w:szCs w:val="28"/>
        </w:rPr>
        <w:t>1</w:t>
      </w:r>
      <w:r w:rsidR="009D1139">
        <w:rPr>
          <w:rFonts w:ascii="Times New Roman" w:hAnsi="Times New Roman" w:cs="Times New Roman"/>
          <w:sz w:val="28"/>
          <w:szCs w:val="28"/>
        </w:rPr>
        <w:t>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453EB8" w:rsidRPr="00DF2C7B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FA321D">
        <w:rPr>
          <w:rFonts w:ascii="Times New Roman" w:hAnsi="Times New Roman" w:cs="Times New Roman"/>
          <w:sz w:val="28"/>
          <w:szCs w:val="28"/>
        </w:rPr>
        <w:t xml:space="preserve">на </w:t>
      </w:r>
      <w:r w:rsidR="00E36EEA">
        <w:rPr>
          <w:rFonts w:ascii="Times New Roman" w:hAnsi="Times New Roman" w:cs="Times New Roman"/>
          <w:sz w:val="28"/>
          <w:szCs w:val="28"/>
        </w:rPr>
        <w:t>2027</w:t>
      </w:r>
      <w:r w:rsidR="00663688">
        <w:rPr>
          <w:rFonts w:ascii="Times New Roman" w:hAnsi="Times New Roman" w:cs="Times New Roman"/>
          <w:sz w:val="28"/>
          <w:szCs w:val="28"/>
        </w:rPr>
        <w:t xml:space="preserve"> год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521D6">
        <w:rPr>
          <w:rFonts w:ascii="Times New Roman" w:hAnsi="Times New Roman" w:cs="Times New Roman"/>
          <w:sz w:val="28"/>
          <w:szCs w:val="28"/>
        </w:rPr>
        <w:t>1</w:t>
      </w:r>
      <w:r w:rsidR="009D1139">
        <w:rPr>
          <w:rFonts w:ascii="Times New Roman" w:hAnsi="Times New Roman" w:cs="Times New Roman"/>
          <w:sz w:val="28"/>
          <w:szCs w:val="28"/>
        </w:rPr>
        <w:t>,0 тыс.</w:t>
      </w:r>
      <w:r w:rsidR="00663688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7B66DB" w:rsidRPr="00DF2C7B" w:rsidRDefault="004A054E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. Установить общий объем бюджетных ассигнований, направленных на исполнение публичных нормативных обязательств, на </w:t>
      </w:r>
      <w:r w:rsidR="00E36EEA">
        <w:rPr>
          <w:rFonts w:ascii="Times New Roman" w:hAnsi="Times New Roman" w:cs="Times New Roman"/>
          <w:sz w:val="28"/>
          <w:szCs w:val="28"/>
        </w:rPr>
        <w:t>2025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36EEA">
        <w:rPr>
          <w:rFonts w:ascii="Times New Roman" w:hAnsi="Times New Roman" w:cs="Times New Roman"/>
          <w:sz w:val="28"/>
          <w:szCs w:val="28"/>
        </w:rPr>
        <w:t>130,9</w:t>
      </w:r>
      <w:r w:rsidR="009D1139">
        <w:rPr>
          <w:rFonts w:ascii="Times New Roman" w:hAnsi="Times New Roman" w:cs="Times New Roman"/>
          <w:sz w:val="28"/>
          <w:szCs w:val="28"/>
        </w:rPr>
        <w:t xml:space="preserve"> тыс.</w:t>
      </w:r>
      <w:r w:rsidR="002F143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</w:t>
      </w:r>
      <w:r w:rsidR="002F1B73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на </w:t>
      </w:r>
      <w:r w:rsidR="00E36EEA">
        <w:rPr>
          <w:rFonts w:ascii="Times New Roman" w:hAnsi="Times New Roman" w:cs="Times New Roman"/>
          <w:sz w:val="28"/>
          <w:szCs w:val="28"/>
        </w:rPr>
        <w:t>2026</w:t>
      </w:r>
      <w:r w:rsidR="00FA321D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E36EEA">
        <w:rPr>
          <w:rFonts w:ascii="Times New Roman" w:hAnsi="Times New Roman" w:cs="Times New Roman"/>
          <w:sz w:val="28"/>
          <w:szCs w:val="28"/>
        </w:rPr>
        <w:t>150,0</w:t>
      </w:r>
      <w:r w:rsidR="009D1139">
        <w:rPr>
          <w:rFonts w:ascii="Times New Roman" w:hAnsi="Times New Roman" w:cs="Times New Roman"/>
          <w:sz w:val="28"/>
          <w:szCs w:val="28"/>
        </w:rPr>
        <w:t xml:space="preserve"> тыс. </w:t>
      </w:r>
      <w:r w:rsidR="00C863B4">
        <w:rPr>
          <w:rFonts w:ascii="Times New Roman" w:hAnsi="Times New Roman" w:cs="Times New Roman"/>
          <w:sz w:val="28"/>
          <w:szCs w:val="28"/>
        </w:rPr>
        <w:t xml:space="preserve"> </w:t>
      </w:r>
      <w:r w:rsidR="002F1439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и на </w:t>
      </w:r>
      <w:r w:rsidR="00E36EEA">
        <w:rPr>
          <w:rFonts w:ascii="Times New Roman" w:hAnsi="Times New Roman" w:cs="Times New Roman"/>
          <w:sz w:val="28"/>
          <w:szCs w:val="28"/>
        </w:rPr>
        <w:t>2027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36EEA">
        <w:rPr>
          <w:rFonts w:ascii="Times New Roman" w:hAnsi="Times New Roman" w:cs="Times New Roman"/>
          <w:sz w:val="28"/>
          <w:szCs w:val="28"/>
        </w:rPr>
        <w:t>160,0</w:t>
      </w:r>
      <w:r w:rsidR="009D1139">
        <w:rPr>
          <w:rFonts w:ascii="Times New Roman" w:hAnsi="Times New Roman" w:cs="Times New Roman"/>
          <w:sz w:val="28"/>
          <w:szCs w:val="28"/>
        </w:rPr>
        <w:t xml:space="preserve"> тыс.</w:t>
      </w:r>
      <w:r w:rsidR="00C863B4">
        <w:rPr>
          <w:rFonts w:ascii="Times New Roman" w:hAnsi="Times New Roman" w:cs="Times New Roman"/>
          <w:sz w:val="28"/>
          <w:szCs w:val="28"/>
        </w:rPr>
        <w:t xml:space="preserve"> </w:t>
      </w:r>
      <w:r w:rsidR="002F1439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DA27C9" w:rsidRDefault="004A054E" w:rsidP="00DA27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B66DB" w:rsidRPr="00DF2C7B">
        <w:rPr>
          <w:rFonts w:ascii="Times New Roman" w:hAnsi="Times New Roman" w:cs="Times New Roman"/>
          <w:sz w:val="28"/>
          <w:szCs w:val="28"/>
        </w:rPr>
        <w:t>. Утвердить</w:t>
      </w:r>
      <w:r w:rsidR="004F412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4F412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66368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4F412C" w:rsidRPr="00DF2C7B"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на </w:t>
      </w:r>
      <w:r w:rsidR="00E36EEA">
        <w:rPr>
          <w:rFonts w:ascii="Times New Roman" w:hAnsi="Times New Roman" w:cs="Times New Roman"/>
          <w:sz w:val="28"/>
          <w:szCs w:val="28"/>
        </w:rPr>
        <w:t>2025</w:t>
      </w:r>
      <w:r w:rsidR="00FA321D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E36EEA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E36EEA">
        <w:rPr>
          <w:rFonts w:ascii="Times New Roman" w:hAnsi="Times New Roman" w:cs="Times New Roman"/>
          <w:sz w:val="28"/>
          <w:szCs w:val="28"/>
        </w:rPr>
        <w:t>2027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8" w:history="1"/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A25CE8">
        <w:rPr>
          <w:rFonts w:ascii="Times New Roman" w:hAnsi="Times New Roman" w:cs="Times New Roman"/>
          <w:b/>
          <w:sz w:val="28"/>
          <w:szCs w:val="28"/>
        </w:rPr>
        <w:t>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DF2C7B">
        <w:rPr>
          <w:rFonts w:ascii="Times New Roman" w:hAnsi="Times New Roman" w:cs="Times New Roman"/>
          <w:sz w:val="28"/>
          <w:szCs w:val="28"/>
        </w:rPr>
        <w:t>Решению</w:t>
      </w:r>
      <w:r w:rsidR="007B66D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663688" w:rsidRDefault="00663688" w:rsidP="005A41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66DB" w:rsidRPr="00DF2C7B" w:rsidRDefault="00C054F3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 w:rsidR="00CF3C0F" w:rsidRPr="00DF2C7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7B66DB" w:rsidRPr="00DF2C7B" w:rsidRDefault="007B66DB" w:rsidP="00406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ABA" w:rsidRPr="00DF2C7B" w:rsidRDefault="002C7D32" w:rsidP="00406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 w:rsidR="00406F20">
        <w:rPr>
          <w:rFonts w:ascii="Times New Roman" w:hAnsi="Times New Roman"/>
          <w:sz w:val="28"/>
          <w:szCs w:val="28"/>
        </w:rPr>
        <w:t> </w:t>
      </w:r>
      <w:r w:rsidR="00780715" w:rsidRPr="00DF2C7B">
        <w:rPr>
          <w:rFonts w:ascii="Times New Roman" w:hAnsi="Times New Roman"/>
          <w:sz w:val="28"/>
          <w:szCs w:val="28"/>
        </w:rPr>
        <w:t>Установить</w:t>
      </w:r>
      <w:r w:rsidR="00353B5B" w:rsidRPr="00DF2C7B">
        <w:rPr>
          <w:rFonts w:ascii="Times New Roman" w:hAnsi="Times New Roman"/>
          <w:sz w:val="28"/>
          <w:szCs w:val="28"/>
        </w:rPr>
        <w:t xml:space="preserve">, что </w:t>
      </w:r>
      <w:r w:rsidR="00406F20" w:rsidRPr="00DF2C7B">
        <w:rPr>
          <w:rFonts w:ascii="Times New Roman" w:hAnsi="Times New Roman"/>
          <w:sz w:val="28"/>
          <w:szCs w:val="28"/>
        </w:rPr>
        <w:t>органы местного самоуправления</w:t>
      </w:r>
      <w:r w:rsidR="00406F20">
        <w:rPr>
          <w:rFonts w:ascii="Times New Roman" w:hAnsi="Times New Roman"/>
          <w:sz w:val="28"/>
          <w:szCs w:val="28"/>
        </w:rPr>
        <w:t>,</w:t>
      </w:r>
      <w:r w:rsidR="00406F20" w:rsidRPr="00DF2C7B">
        <w:rPr>
          <w:rFonts w:ascii="Times New Roman" w:hAnsi="Times New Roman"/>
          <w:sz w:val="28"/>
          <w:szCs w:val="28"/>
        </w:rPr>
        <w:t xml:space="preserve"> </w:t>
      </w:r>
      <w:r w:rsidR="00EA0ABA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F13B9F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A0ABA"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A0ABA" w:rsidRPr="00DF2C7B" w:rsidRDefault="00EA0ABA" w:rsidP="00406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 w:rsidR="00406F20"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 w:rsidR="00406F20"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EA0ABA" w:rsidRPr="00DF2C7B" w:rsidRDefault="00EA0ABA" w:rsidP="00EA0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 w:rsidR="00406F20"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 w:rsidR="00406F20">
        <w:rPr>
          <w:rFonts w:ascii="Times New Roman" w:hAnsi="Times New Roman"/>
          <w:sz w:val="28"/>
          <w:szCs w:val="28"/>
        </w:rPr>
        <w:t xml:space="preserve">до </w:t>
      </w:r>
      <w:r w:rsidR="00780715" w:rsidRPr="00DF2C7B">
        <w:rPr>
          <w:rFonts w:ascii="Times New Roman" w:hAnsi="Times New Roman"/>
          <w:sz w:val="28"/>
          <w:szCs w:val="28"/>
        </w:rPr>
        <w:t>10</w:t>
      </w:r>
      <w:r w:rsidRPr="00DF2C7B">
        <w:rPr>
          <w:rFonts w:ascii="Times New Roman" w:hAnsi="Times New Roman"/>
          <w:sz w:val="28"/>
          <w:szCs w:val="28"/>
        </w:rPr>
        <w:t xml:space="preserve">0 процентов </w:t>
      </w:r>
      <w:r w:rsidR="00406F20"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 w:rsidR="00406F20"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 w:rsidR="00406F20">
        <w:rPr>
          <w:rFonts w:ascii="Times New Roman" w:hAnsi="Times New Roman"/>
          <w:sz w:val="28"/>
          <w:szCs w:val="28"/>
        </w:rPr>
        <w:t xml:space="preserve"> распоряжению администрации муниципального образования </w:t>
      </w:r>
      <w:r w:rsidR="00A70BEC">
        <w:rPr>
          <w:rFonts w:ascii="Times New Roman" w:hAnsi="Times New Roman"/>
          <w:sz w:val="28"/>
          <w:szCs w:val="28"/>
        </w:rPr>
        <w:t>Пешковского сельсовета Убинского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EA0ABA" w:rsidRPr="00DF2C7B" w:rsidRDefault="00EA0ABA" w:rsidP="00EA0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 w:rsidR="00C863B4"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 w:rsidR="00406F20"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 w:rsidR="00406F20"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 w:rsidR="0098659E"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081E1C" w:rsidRDefault="00081E1C" w:rsidP="002C7D3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427B1" w:rsidRPr="00DF2C7B" w:rsidRDefault="002C7D32" w:rsidP="002C7D3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054F3">
        <w:rPr>
          <w:rFonts w:ascii="Times New Roman" w:hAnsi="Times New Roman" w:cs="Times New Roman"/>
          <w:b/>
          <w:sz w:val="28"/>
          <w:szCs w:val="28"/>
        </w:rPr>
        <w:t>5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 w:rsidR="0098659E">
        <w:rPr>
          <w:rFonts w:ascii="Times New Roman" w:hAnsi="Times New Roman" w:cs="Times New Roman"/>
          <w:b/>
          <w:sz w:val="28"/>
          <w:szCs w:val="28"/>
        </w:rPr>
        <w:t> </w:t>
      </w:r>
      <w:r w:rsidR="002F3CF4">
        <w:rPr>
          <w:rFonts w:ascii="Times New Roman" w:hAnsi="Times New Roman" w:cs="Times New Roman"/>
          <w:b/>
          <w:sz w:val="28"/>
          <w:szCs w:val="28"/>
        </w:rPr>
        <w:t>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 w:rsidR="002F3CF4"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="00AD20E3" w:rsidRPr="00DF2C7B">
        <w:rPr>
          <w:rFonts w:ascii="Times New Roman" w:hAnsi="Times New Roman" w:cs="Times New Roman"/>
          <w:b/>
          <w:sz w:val="28"/>
          <w:szCs w:val="28"/>
        </w:rPr>
        <w:t>из бюджета</w:t>
      </w:r>
      <w:r w:rsidR="000C2347">
        <w:rPr>
          <w:rFonts w:ascii="Times New Roman" w:hAnsi="Times New Roman" w:cs="Times New Roman"/>
          <w:b/>
          <w:sz w:val="28"/>
          <w:szCs w:val="28"/>
        </w:rPr>
        <w:t xml:space="preserve"> Пешковского сельсовета Убинского района Новосибирской области</w:t>
      </w:r>
      <w:r w:rsidR="00AD20E3"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7D32" w:rsidRPr="00DF2C7B" w:rsidRDefault="002C7D32" w:rsidP="002C7D3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FA0F74" w:rsidRPr="00DF2C7B" w:rsidRDefault="00BC14D7" w:rsidP="00FA0F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A0F74" w:rsidRPr="00DF2C7B">
        <w:rPr>
          <w:rFonts w:ascii="Times New Roman" w:hAnsi="Times New Roman"/>
          <w:sz w:val="28"/>
          <w:szCs w:val="28"/>
        </w:rPr>
        <w:t>.</w:t>
      </w:r>
      <w:r w:rsidR="0098659E">
        <w:rPr>
          <w:rFonts w:ascii="Times New Roman" w:hAnsi="Times New Roman"/>
          <w:sz w:val="28"/>
          <w:szCs w:val="28"/>
        </w:rPr>
        <w:t> </w:t>
      </w:r>
      <w:r w:rsidR="00FA0F74"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 w:rsidR="002F3CF4">
        <w:rPr>
          <w:rFonts w:ascii="Times New Roman" w:hAnsi="Times New Roman"/>
          <w:sz w:val="28"/>
          <w:szCs w:val="28"/>
        </w:rPr>
        <w:t>предоставляемы</w:t>
      </w:r>
      <w:r w:rsidR="0098659E">
        <w:rPr>
          <w:rFonts w:ascii="Times New Roman" w:hAnsi="Times New Roman"/>
          <w:sz w:val="28"/>
          <w:szCs w:val="28"/>
        </w:rPr>
        <w:t>х</w:t>
      </w:r>
      <w:r w:rsidR="002F3CF4">
        <w:rPr>
          <w:rFonts w:ascii="Times New Roman" w:hAnsi="Times New Roman"/>
          <w:sz w:val="28"/>
          <w:szCs w:val="28"/>
        </w:rPr>
        <w:t xml:space="preserve"> </w:t>
      </w:r>
      <w:r w:rsidR="00FA0F74"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0C234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FA0F74" w:rsidRPr="00DF2C7B">
        <w:rPr>
          <w:rFonts w:ascii="Times New Roman" w:hAnsi="Times New Roman"/>
          <w:sz w:val="28"/>
          <w:szCs w:val="28"/>
        </w:rPr>
        <w:t>в бюджет</w:t>
      </w:r>
      <w:r w:rsidR="00FA0F74" w:rsidRPr="00DF2C7B">
        <w:rPr>
          <w:rFonts w:ascii="Times New Roman" w:hAnsi="Times New Roman"/>
          <w:sz w:val="24"/>
          <w:szCs w:val="24"/>
        </w:rPr>
        <w:t xml:space="preserve"> </w:t>
      </w:r>
      <w:r w:rsidR="00FA0F74"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="00FA0F74" w:rsidRPr="0098659E">
        <w:rPr>
          <w:rFonts w:ascii="Times New Roman" w:hAnsi="Times New Roman"/>
          <w:sz w:val="28"/>
          <w:szCs w:val="28"/>
        </w:rPr>
        <w:t>сист</w:t>
      </w:r>
      <w:r w:rsidR="000C2347">
        <w:rPr>
          <w:rFonts w:ascii="Times New Roman" w:hAnsi="Times New Roman"/>
          <w:sz w:val="28"/>
          <w:szCs w:val="28"/>
        </w:rPr>
        <w:t xml:space="preserve">емы </w:t>
      </w:r>
      <w:r w:rsidR="00EB7003">
        <w:rPr>
          <w:rFonts w:ascii="Times New Roman" w:hAnsi="Times New Roman"/>
          <w:sz w:val="28"/>
          <w:szCs w:val="28"/>
        </w:rPr>
        <w:t>Российской Федерации на 2025</w:t>
      </w:r>
      <w:r w:rsidR="005E28E8">
        <w:rPr>
          <w:rFonts w:ascii="Times New Roman" w:hAnsi="Times New Roman"/>
          <w:sz w:val="28"/>
          <w:szCs w:val="28"/>
        </w:rPr>
        <w:t xml:space="preserve"> год в сумме 43,8 тыс. </w:t>
      </w:r>
      <w:r w:rsidR="00FA0F74" w:rsidRPr="0098659E">
        <w:rPr>
          <w:rFonts w:ascii="Times New Roman" w:hAnsi="Times New Roman"/>
          <w:sz w:val="28"/>
          <w:szCs w:val="28"/>
        </w:rPr>
        <w:t>рублей</w:t>
      </w:r>
      <w:r w:rsidR="00FA0F74"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8521D6">
        <w:rPr>
          <w:rFonts w:ascii="Times New Roman" w:hAnsi="Times New Roman"/>
          <w:sz w:val="28"/>
          <w:szCs w:val="28"/>
        </w:rPr>
        <w:t xml:space="preserve"> на 2026</w:t>
      </w:r>
      <w:r w:rsidR="00FA0F74"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5E28E8">
        <w:rPr>
          <w:rFonts w:ascii="Times New Roman" w:hAnsi="Times New Roman"/>
          <w:sz w:val="28"/>
          <w:szCs w:val="28"/>
        </w:rPr>
        <w:t>43,8 тыс.</w:t>
      </w:r>
      <w:r w:rsidR="00FA0F74"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8521D6">
        <w:rPr>
          <w:rFonts w:ascii="Times New Roman" w:hAnsi="Times New Roman"/>
          <w:sz w:val="28"/>
          <w:szCs w:val="28"/>
        </w:rPr>
        <w:t>, на 2027</w:t>
      </w:r>
      <w:r w:rsidR="00FA0F74"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="005E28E8">
        <w:rPr>
          <w:rFonts w:ascii="Times New Roman" w:hAnsi="Times New Roman"/>
          <w:sz w:val="28"/>
          <w:szCs w:val="28"/>
        </w:rPr>
        <w:t xml:space="preserve"> 43,8 тыс.</w:t>
      </w:r>
      <w:r w:rsidR="00FA0F74"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FA0F74"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="00FA0F74" w:rsidRPr="00DF2C7B">
        <w:rPr>
          <w:rFonts w:ascii="Times New Roman" w:hAnsi="Times New Roman"/>
          <w:sz w:val="28"/>
          <w:szCs w:val="28"/>
        </w:rPr>
        <w:t xml:space="preserve">согласно </w:t>
      </w:r>
      <w:r w:rsidR="00FA0F74"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A25CE8">
        <w:rPr>
          <w:rFonts w:ascii="Times New Roman" w:hAnsi="Times New Roman"/>
          <w:b/>
          <w:sz w:val="28"/>
          <w:szCs w:val="28"/>
        </w:rPr>
        <w:t>6</w:t>
      </w:r>
      <w:r w:rsidR="00FA0F74"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FA0F74"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BC14D7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C14D7" w:rsidRPr="00DF2C7B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054F3"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 w:rsidR="0098659E"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C87693">
        <w:rPr>
          <w:rFonts w:ascii="Times New Roman" w:hAnsi="Times New Roman" w:cs="Times New Roman"/>
          <w:b/>
          <w:sz w:val="28"/>
          <w:szCs w:val="28"/>
        </w:rPr>
        <w:t>Пешковского сельсовета Убинского района Новосибирской области</w:t>
      </w:r>
    </w:p>
    <w:p w:rsidR="00BC14D7" w:rsidRPr="00DF2C7B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C14D7" w:rsidRPr="0098659E" w:rsidRDefault="00BC14D7" w:rsidP="00BC1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3503A8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Pr="0098659E">
        <w:rPr>
          <w:rFonts w:ascii="Times New Roman" w:hAnsi="Times New Roman"/>
          <w:sz w:val="28"/>
          <w:szCs w:val="28"/>
        </w:rPr>
        <w:t>:</w:t>
      </w:r>
    </w:p>
    <w:p w:rsidR="00BC14D7" w:rsidRPr="0098659E" w:rsidRDefault="003B3EA0" w:rsidP="00BC1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2025</w:t>
      </w:r>
      <w:r w:rsidR="003503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 в сумме 1 340,0</w:t>
      </w:r>
      <w:r w:rsidR="00C87693">
        <w:rPr>
          <w:rFonts w:ascii="Times New Roman" w:hAnsi="Times New Roman"/>
          <w:sz w:val="28"/>
          <w:szCs w:val="28"/>
        </w:rPr>
        <w:t xml:space="preserve"> тыс.</w:t>
      </w:r>
      <w:r w:rsidR="00BC14D7"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BC14D7" w:rsidRPr="0098659E" w:rsidRDefault="003B3EA0" w:rsidP="00BC1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2026 год в сумме 1 142,2</w:t>
      </w:r>
      <w:r w:rsidR="00C87693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рублей, на 2027</w:t>
      </w:r>
      <w:r w:rsidR="00BC14D7" w:rsidRPr="0098659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767,3</w:t>
      </w:r>
      <w:r w:rsidR="00C87693">
        <w:rPr>
          <w:rFonts w:ascii="Times New Roman" w:hAnsi="Times New Roman"/>
          <w:sz w:val="28"/>
          <w:szCs w:val="28"/>
        </w:rPr>
        <w:t xml:space="preserve"> тыс.</w:t>
      </w:r>
      <w:r w:rsidR="00BC14D7" w:rsidRPr="0098659E">
        <w:rPr>
          <w:rFonts w:ascii="Times New Roman" w:hAnsi="Times New Roman"/>
          <w:sz w:val="28"/>
          <w:szCs w:val="28"/>
        </w:rPr>
        <w:t xml:space="preserve"> </w:t>
      </w:r>
      <w:r w:rsidR="00BC14D7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A0F74" w:rsidRPr="00676F71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E53D60" w:rsidRPr="00676F71" w:rsidRDefault="00E53D60" w:rsidP="00E53D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054F3">
        <w:rPr>
          <w:rFonts w:ascii="Times New Roman" w:hAnsi="Times New Roman" w:cs="Times New Roman"/>
          <w:b/>
          <w:sz w:val="28"/>
          <w:szCs w:val="28"/>
        </w:rPr>
        <w:t>7</w:t>
      </w:r>
      <w:r w:rsidR="0098659E"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E53D60" w:rsidRPr="00676F71" w:rsidRDefault="00E53D60" w:rsidP="00E53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3D60" w:rsidRPr="00676F71" w:rsidRDefault="00676F71" w:rsidP="00676F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</w:t>
      </w:r>
      <w:r w:rsidR="00E43640" w:rsidRPr="00676F71">
        <w:rPr>
          <w:rFonts w:ascii="Times New Roman" w:hAnsi="Times New Roman"/>
          <w:sz w:val="28"/>
          <w:szCs w:val="28"/>
        </w:rPr>
        <w:t xml:space="preserve">на </w:t>
      </w:r>
      <w:r w:rsidR="00A21594">
        <w:rPr>
          <w:rFonts w:ascii="Times New Roman" w:hAnsi="Times New Roman"/>
          <w:sz w:val="28"/>
          <w:szCs w:val="28"/>
        </w:rPr>
        <w:t>2025</w:t>
      </w:r>
      <w:r w:rsidR="00E53D60"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A21594">
        <w:rPr>
          <w:rFonts w:ascii="Times New Roman" w:hAnsi="Times New Roman"/>
          <w:sz w:val="28"/>
          <w:szCs w:val="28"/>
        </w:rPr>
        <w:t>2026</w:t>
      </w:r>
      <w:r w:rsidR="00E53D60" w:rsidRPr="00676F71">
        <w:rPr>
          <w:rFonts w:ascii="Times New Roman" w:hAnsi="Times New Roman"/>
          <w:sz w:val="28"/>
          <w:szCs w:val="28"/>
        </w:rPr>
        <w:t xml:space="preserve"> и </w:t>
      </w:r>
      <w:r w:rsidR="00A21594">
        <w:rPr>
          <w:rFonts w:ascii="Times New Roman" w:hAnsi="Times New Roman"/>
          <w:sz w:val="28"/>
          <w:szCs w:val="28"/>
        </w:rPr>
        <w:t>2027</w:t>
      </w:r>
      <w:r w:rsidR="00E53D60"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="00E53D60" w:rsidRPr="00676F71">
        <w:rPr>
          <w:rFonts w:ascii="Times New Roman" w:hAnsi="Times New Roman"/>
          <w:b/>
          <w:sz w:val="28"/>
          <w:szCs w:val="28"/>
        </w:rPr>
        <w:t>Приложению</w:t>
      </w:r>
      <w:r w:rsidR="0098659E">
        <w:rPr>
          <w:rFonts w:ascii="Times New Roman" w:hAnsi="Times New Roman"/>
          <w:b/>
          <w:sz w:val="28"/>
          <w:szCs w:val="28"/>
        </w:rPr>
        <w:t xml:space="preserve"> </w:t>
      </w:r>
      <w:r w:rsidR="00A25CE8">
        <w:rPr>
          <w:rFonts w:ascii="Times New Roman" w:hAnsi="Times New Roman"/>
          <w:b/>
          <w:sz w:val="28"/>
          <w:szCs w:val="28"/>
        </w:rPr>
        <w:t>7</w:t>
      </w:r>
      <w:r w:rsidR="00E53D60"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53D60" w:rsidRPr="00DF2C7B" w:rsidRDefault="00E53D60" w:rsidP="00E53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3D60" w:rsidRPr="00DF2C7B" w:rsidRDefault="00E53D60" w:rsidP="00E53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6DB" w:rsidRPr="00DF2C7B" w:rsidRDefault="00C054F3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>.</w:t>
      </w:r>
      <w:r w:rsidR="0088333D">
        <w:rPr>
          <w:rFonts w:ascii="Times New Roman" w:hAnsi="Times New Roman" w:cs="Times New Roman"/>
          <w:b/>
          <w:sz w:val="28"/>
          <w:szCs w:val="28"/>
        </w:rPr>
        <w:t> </w:t>
      </w:r>
      <w:r w:rsidR="00895DBF"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2357" w:rsidRPr="007748B2">
        <w:rPr>
          <w:rFonts w:ascii="Times New Roman" w:hAnsi="Times New Roman" w:cs="Times New Roman"/>
          <w:b/>
          <w:sz w:val="28"/>
          <w:szCs w:val="28"/>
        </w:rPr>
        <w:t>Пешковского сельсовета Убинского района Новосибирской области</w:t>
      </w:r>
      <w:r w:rsidR="00FB2357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DBF" w:rsidRPr="00DF2C7B" w:rsidRDefault="007B66DB" w:rsidP="00895D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r w:rsidR="00895DBF"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на 1 января </w:t>
      </w:r>
      <w:r w:rsidR="00FB2357">
        <w:rPr>
          <w:rFonts w:ascii="Times New Roman" w:hAnsi="Times New Roman"/>
          <w:sz w:val="28"/>
          <w:szCs w:val="28"/>
        </w:rPr>
        <w:t>202</w:t>
      </w:r>
      <w:r w:rsidR="001949FF">
        <w:rPr>
          <w:rFonts w:ascii="Times New Roman" w:hAnsi="Times New Roman"/>
          <w:sz w:val="28"/>
          <w:szCs w:val="28"/>
        </w:rPr>
        <w:t>6</w:t>
      </w:r>
      <w:r w:rsidR="00895DBF"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на 1 января </w:t>
      </w:r>
      <w:r w:rsidR="00FB2357">
        <w:rPr>
          <w:rFonts w:ascii="Times New Roman" w:hAnsi="Times New Roman"/>
          <w:sz w:val="28"/>
          <w:szCs w:val="28"/>
        </w:rPr>
        <w:t>202</w:t>
      </w:r>
      <w:r w:rsidR="001949FF">
        <w:rPr>
          <w:rFonts w:ascii="Times New Roman" w:hAnsi="Times New Roman"/>
          <w:sz w:val="28"/>
          <w:szCs w:val="28"/>
        </w:rPr>
        <w:t>7</w:t>
      </w:r>
      <w:r w:rsidR="00C863B4">
        <w:rPr>
          <w:rFonts w:ascii="Times New Roman" w:hAnsi="Times New Roman"/>
          <w:sz w:val="28"/>
          <w:szCs w:val="28"/>
        </w:rPr>
        <w:t xml:space="preserve"> </w:t>
      </w:r>
      <w:r w:rsidR="00895DBF"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8F1B24">
        <w:rPr>
          <w:rFonts w:ascii="Times New Roman" w:hAnsi="Times New Roman"/>
          <w:sz w:val="28"/>
          <w:szCs w:val="28"/>
        </w:rPr>
        <w:t xml:space="preserve">0,0 тыс. 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8F1B24">
        <w:rPr>
          <w:rFonts w:ascii="Times New Roman" w:hAnsi="Times New Roman"/>
          <w:sz w:val="28"/>
          <w:szCs w:val="28"/>
        </w:rPr>
        <w:t xml:space="preserve">0,0 тыс. 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и на 1 января </w:t>
      </w:r>
      <w:r w:rsidR="00FB2357">
        <w:rPr>
          <w:rFonts w:ascii="Times New Roman" w:hAnsi="Times New Roman"/>
          <w:sz w:val="28"/>
          <w:szCs w:val="28"/>
        </w:rPr>
        <w:t>202</w:t>
      </w:r>
      <w:r w:rsidR="001949FF">
        <w:rPr>
          <w:rFonts w:ascii="Times New Roman" w:hAnsi="Times New Roman"/>
          <w:sz w:val="28"/>
          <w:szCs w:val="28"/>
        </w:rPr>
        <w:t>8</w:t>
      </w:r>
      <w:r w:rsidR="00895DBF"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7B66DB" w:rsidRDefault="007B66DB" w:rsidP="00895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99B" w:rsidRPr="007D5205" w:rsidRDefault="0060099B" w:rsidP="00895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7D5205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520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054F3">
        <w:rPr>
          <w:rFonts w:ascii="Times New Roman" w:hAnsi="Times New Roman" w:cs="Times New Roman"/>
          <w:b/>
          <w:sz w:val="28"/>
          <w:szCs w:val="28"/>
        </w:rPr>
        <w:t>9</w:t>
      </w:r>
      <w:r w:rsidR="0088333D" w:rsidRPr="007D5205">
        <w:rPr>
          <w:rFonts w:ascii="Times New Roman" w:hAnsi="Times New Roman" w:cs="Times New Roman"/>
          <w:b/>
          <w:sz w:val="28"/>
          <w:szCs w:val="28"/>
        </w:rPr>
        <w:t>. </w:t>
      </w:r>
      <w:r w:rsidRPr="007D5205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5026EE" w:rsidRPr="007D5205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7D5205">
        <w:rPr>
          <w:rFonts w:ascii="Times New Roman" w:hAnsi="Times New Roman" w:cs="Times New Roman"/>
          <w:b/>
          <w:sz w:val="28"/>
          <w:szCs w:val="28"/>
        </w:rPr>
        <w:t>бюджета на начало текущего финансового года</w:t>
      </w:r>
    </w:p>
    <w:p w:rsidR="007B66DB" w:rsidRPr="007D5205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B21" w:rsidRPr="007D5205" w:rsidRDefault="00134260" w:rsidP="00F34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</w:t>
      </w:r>
      <w:r w:rsidR="0088333D" w:rsidRPr="007D5205">
        <w:rPr>
          <w:rFonts w:ascii="Times New Roman" w:hAnsi="Times New Roman" w:cs="Times New Roman"/>
          <w:sz w:val="28"/>
          <w:szCs w:val="28"/>
        </w:rPr>
        <w:t> </w:t>
      </w:r>
      <w:r w:rsidR="00F34B21" w:rsidRPr="007D5205">
        <w:rPr>
          <w:rFonts w:ascii="Times New Roman" w:hAnsi="Times New Roman" w:cs="Times New Roman"/>
          <w:sz w:val="28"/>
          <w:szCs w:val="28"/>
        </w:rPr>
        <w:t>Установить</w:t>
      </w:r>
      <w:r w:rsidR="00F34B21"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</w:t>
      </w:r>
      <w:r w:rsidR="005026EE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F34B21" w:rsidRPr="00DF2C7B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</w:t>
      </w:r>
      <w:r w:rsidR="00F34B21"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ассигнований на оплату заключенных от имени администрации </w:t>
      </w:r>
      <w:r w:rsidR="008771D2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F34B21"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="00F34B21"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7B66DB" w:rsidRPr="007D5205" w:rsidRDefault="007B66DB" w:rsidP="00F34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7D5205" w:rsidRDefault="00C054F3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</w:t>
      </w:r>
      <w:r w:rsidR="007B66DB" w:rsidRPr="007D5205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5E298A" w:rsidRPr="007D5205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="007B66DB" w:rsidRPr="007D5205">
        <w:rPr>
          <w:rFonts w:ascii="Times New Roman" w:hAnsi="Times New Roman" w:cs="Times New Roman"/>
          <w:b/>
          <w:sz w:val="28"/>
          <w:szCs w:val="28"/>
        </w:rPr>
        <w:t xml:space="preserve">бюджета в </w:t>
      </w:r>
      <w:r w:rsidR="00581C76">
        <w:rPr>
          <w:rFonts w:ascii="Times New Roman" w:hAnsi="Times New Roman" w:cs="Times New Roman"/>
          <w:b/>
          <w:sz w:val="28"/>
          <w:szCs w:val="28"/>
        </w:rPr>
        <w:t>2025</w:t>
      </w:r>
      <w:r w:rsidR="0088333D" w:rsidRPr="007D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66DB" w:rsidRPr="007D520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7B66DB" w:rsidRPr="007D5205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260" w:rsidRPr="00DF2C7B" w:rsidRDefault="007B66DB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</w:t>
      </w:r>
      <w:r w:rsidR="00134260" w:rsidRPr="007D5205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следующие основания для внесения в </w:t>
      </w:r>
      <w:r w:rsidR="00404028">
        <w:rPr>
          <w:rFonts w:ascii="Times New Roman" w:hAnsi="Times New Roman" w:cs="Times New Roman"/>
          <w:sz w:val="28"/>
          <w:szCs w:val="28"/>
        </w:rPr>
        <w:t>2025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получателями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34260"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134260"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1E7986" w:rsidRPr="00DF2C7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134260" w:rsidRPr="00DF2C7B">
        <w:rPr>
          <w:rFonts w:ascii="Times New Roman" w:hAnsi="Times New Roman" w:cs="Times New Roman"/>
          <w:sz w:val="28"/>
          <w:szCs w:val="28"/>
        </w:rPr>
        <w:t>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5F85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 w:rsidR="00134260" w:rsidRPr="00DF2C7B">
        <w:rPr>
          <w:rFonts w:ascii="Times New Roman" w:hAnsi="Times New Roman" w:cs="Times New Roman"/>
          <w:sz w:val="28"/>
          <w:szCs w:val="28"/>
        </w:rPr>
        <w:t>, между видами расходов, обусловленное изменением законодательства;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</w:t>
      </w:r>
      <w:r w:rsidR="00134260" w:rsidRPr="00DF2C7B">
        <w:rPr>
          <w:rFonts w:ascii="Times New Roman" w:hAnsi="Times New Roman" w:cs="Times New Roman"/>
          <w:sz w:val="28"/>
          <w:szCs w:val="28"/>
        </w:rPr>
        <w:lastRenderedPageBreak/>
        <w:t>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 w:rsidR="00C863B4"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="00134260"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(районными) </w:t>
      </w:r>
      <w:r w:rsidR="00134260" w:rsidRPr="00DF2C7B">
        <w:rPr>
          <w:rFonts w:ascii="Times New Roman" w:hAnsi="Times New Roman" w:cs="Times New Roman"/>
          <w:sz w:val="28"/>
          <w:szCs w:val="28"/>
        </w:rPr>
        <w:t>органами исполнительной власти или физическими и юридическими лицами, сверх о</w:t>
      </w:r>
      <w:r w:rsidR="00C863B4"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="00134260"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134260" w:rsidRPr="00DF2C7B">
        <w:rPr>
          <w:rFonts w:ascii="Times New Roman" w:hAnsi="Times New Roman" w:cs="Times New Roman"/>
          <w:sz w:val="28"/>
          <w:szCs w:val="28"/>
        </w:rPr>
        <w:t>распределение на основании областных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(районных)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областного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местному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бюджету сверх объемов, утвержденных </w:t>
      </w:r>
      <w:r w:rsidR="00C863B4">
        <w:rPr>
          <w:rFonts w:ascii="Times New Roman" w:hAnsi="Times New Roman" w:cs="Times New Roman"/>
          <w:sz w:val="28"/>
          <w:szCs w:val="28"/>
        </w:rPr>
        <w:t>настоящим Р</w:t>
      </w:r>
      <w:r w:rsidR="00134260"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областными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(районными) 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5E298A" w:rsidRPr="00DF2C7B">
        <w:rPr>
          <w:rFonts w:ascii="Times New Roman" w:hAnsi="Times New Roman" w:cs="Times New Roman"/>
          <w:sz w:val="28"/>
          <w:szCs w:val="28"/>
        </w:rPr>
        <w:t>исполнительной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власти о предоставлении средств из областного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софинансирования расходного обязательства из областного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(районного) </w:t>
      </w:r>
      <w:r w:rsidR="00134260" w:rsidRPr="00DF2C7B">
        <w:rPr>
          <w:rFonts w:ascii="Times New Roman" w:hAnsi="Times New Roman" w:cs="Times New Roman"/>
          <w:sz w:val="28"/>
          <w:szCs w:val="28"/>
        </w:rPr>
        <w:t>бюджета;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134260"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(районный) </w:t>
      </w:r>
      <w:r w:rsidR="00134260" w:rsidRPr="00DF2C7B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 w:rsidR="005B5718" w:rsidRPr="00DF2C7B">
        <w:rPr>
          <w:rFonts w:ascii="Times New Roman" w:hAnsi="Times New Roman" w:cs="Times New Roman"/>
          <w:sz w:val="28"/>
          <w:szCs w:val="28"/>
        </w:rPr>
        <w:t xml:space="preserve">убсидии из областного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(районного) </w:t>
      </w:r>
      <w:r w:rsidR="005B5718" w:rsidRPr="00DF2C7B">
        <w:rPr>
          <w:rFonts w:ascii="Times New Roman" w:hAnsi="Times New Roman" w:cs="Times New Roman"/>
          <w:sz w:val="28"/>
          <w:szCs w:val="28"/>
        </w:rPr>
        <w:t>бюджета;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</w:t>
      </w:r>
      <w:r w:rsidR="00C15F85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 w:rsidR="00134260" w:rsidRPr="00DF2C7B">
        <w:rPr>
          <w:rFonts w:ascii="Times New Roman" w:hAnsi="Times New Roman" w:cs="Times New Roman"/>
          <w:sz w:val="28"/>
          <w:szCs w:val="28"/>
        </w:rPr>
        <w:t>, между разделами, подразделами, целевыми статьями и видами расходов классификации расходов бюджетов в целях реализации региональных проектов</w:t>
      </w:r>
      <w:r w:rsidR="005B5718" w:rsidRPr="00DF2C7B">
        <w:rPr>
          <w:rFonts w:ascii="Times New Roman" w:hAnsi="Times New Roman" w:cs="Times New Roman"/>
          <w:sz w:val="28"/>
          <w:szCs w:val="28"/>
        </w:rPr>
        <w:t>;</w:t>
      </w:r>
    </w:p>
    <w:p w:rsidR="005B5718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 </w:t>
      </w:r>
      <w:r w:rsidR="005B5718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5B5718" w:rsidRPr="00DF2C7B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C15F8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 </w:t>
      </w:r>
      <w:r w:rsidR="005B5718" w:rsidRPr="00DF2C7B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 w:rsidR="001E7986" w:rsidRPr="00DF2C7B">
        <w:rPr>
          <w:rFonts w:ascii="Times New Roman" w:hAnsi="Times New Roman" w:cs="Times New Roman"/>
          <w:sz w:val="28"/>
          <w:szCs w:val="28"/>
        </w:rPr>
        <w:t>ах одного регио</w:t>
      </w:r>
      <w:r w:rsidR="00C863B4"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1E7986" w:rsidRPr="00DF2C7B" w:rsidRDefault="007D5205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="001E7986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E7986" w:rsidRPr="00DF2C7B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исполнения решений администрации </w:t>
      </w:r>
      <w:r w:rsidR="008771D2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1E7986" w:rsidRPr="00DF2C7B">
        <w:rPr>
          <w:rFonts w:ascii="Times New Roman" w:hAnsi="Times New Roman" w:cs="Times New Roman"/>
          <w:sz w:val="28"/>
          <w:szCs w:val="28"/>
        </w:rPr>
        <w:t>по погашению просроченной кредиторской задолженности главного распорядителя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1E7986" w:rsidRPr="00DF2C7B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муниципальных учреждений </w:t>
      </w:r>
      <w:r w:rsidR="008771D2">
        <w:rPr>
          <w:rFonts w:ascii="Times New Roman" w:hAnsi="Times New Roman" w:cs="Times New Roman"/>
          <w:sz w:val="28"/>
          <w:szCs w:val="28"/>
        </w:rPr>
        <w:t>Пешковского сельсовета Убинского района Новосибирской области</w:t>
      </w:r>
      <w:r w:rsidR="001E7986" w:rsidRPr="00DF2C7B">
        <w:rPr>
          <w:rFonts w:ascii="Times New Roman" w:hAnsi="Times New Roman" w:cs="Times New Roman"/>
          <w:sz w:val="28"/>
          <w:szCs w:val="28"/>
        </w:rPr>
        <w:t>.</w:t>
      </w:r>
    </w:p>
    <w:p w:rsidR="00CE3FA6" w:rsidRPr="00581F7A" w:rsidRDefault="00CE3FA6" w:rsidP="005E29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DB" w:rsidRPr="00DF2C7B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15F85" w:rsidRPr="00DF2C7B">
        <w:rPr>
          <w:rFonts w:ascii="Times New Roman" w:hAnsi="Times New Roman" w:cs="Times New Roman"/>
          <w:b/>
          <w:sz w:val="28"/>
          <w:szCs w:val="28"/>
        </w:rPr>
        <w:t>1</w:t>
      </w:r>
      <w:r w:rsidR="00C054F3">
        <w:rPr>
          <w:rFonts w:ascii="Times New Roman" w:hAnsi="Times New Roman" w:cs="Times New Roman"/>
          <w:b/>
          <w:sz w:val="28"/>
          <w:szCs w:val="28"/>
        </w:rPr>
        <w:t>1</w:t>
      </w:r>
      <w:r w:rsidR="007D5205"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Вступление в силу настоящего </w:t>
      </w:r>
      <w:r w:rsidR="00134260" w:rsidRPr="00DF2C7B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</w:t>
      </w:r>
      <w:r w:rsidR="00134260" w:rsidRPr="00DF2C7B">
        <w:rPr>
          <w:rFonts w:ascii="Times New Roman" w:hAnsi="Times New Roman" w:cs="Times New Roman"/>
          <w:sz w:val="28"/>
          <w:szCs w:val="28"/>
        </w:rPr>
        <w:t>ее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Решение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8771D2">
        <w:rPr>
          <w:rFonts w:ascii="Times New Roman" w:hAnsi="Times New Roman" w:cs="Times New Roman"/>
          <w:sz w:val="28"/>
          <w:szCs w:val="28"/>
        </w:rPr>
        <w:t>202</w:t>
      </w:r>
      <w:r w:rsidR="00404028">
        <w:rPr>
          <w:rFonts w:ascii="Times New Roman" w:hAnsi="Times New Roman" w:cs="Times New Roman"/>
          <w:sz w:val="28"/>
          <w:szCs w:val="28"/>
        </w:rPr>
        <w:t>5</w:t>
      </w:r>
      <w:r w:rsidR="005C0B94"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7B66DB" w:rsidRPr="00DF2C7B" w:rsidRDefault="007B66DB" w:rsidP="007B6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71E5" w:rsidRPr="00DF2C7B" w:rsidRDefault="00EE71E5" w:rsidP="002D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1D2" w:rsidRDefault="00C02E49" w:rsidP="002D2EC3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>Г</w:t>
      </w:r>
      <w:r w:rsidR="000529CF" w:rsidRPr="00DF2C7B">
        <w:rPr>
          <w:bCs/>
          <w:sz w:val="28"/>
          <w:szCs w:val="28"/>
        </w:rPr>
        <w:t>лав</w:t>
      </w:r>
      <w:r w:rsidR="002165DE" w:rsidRPr="00DF2C7B">
        <w:rPr>
          <w:bCs/>
          <w:sz w:val="28"/>
          <w:szCs w:val="28"/>
        </w:rPr>
        <w:t>а</w:t>
      </w:r>
      <w:r w:rsidR="000529CF" w:rsidRPr="00DF2C7B">
        <w:rPr>
          <w:bCs/>
          <w:sz w:val="28"/>
          <w:szCs w:val="28"/>
        </w:rPr>
        <w:t xml:space="preserve"> </w:t>
      </w:r>
      <w:r w:rsidR="005C0B94" w:rsidRPr="00DF2C7B">
        <w:rPr>
          <w:bCs/>
          <w:sz w:val="28"/>
          <w:szCs w:val="28"/>
        </w:rPr>
        <w:t xml:space="preserve"> </w:t>
      </w:r>
      <w:r w:rsidR="008771D2">
        <w:rPr>
          <w:sz w:val="28"/>
          <w:szCs w:val="28"/>
        </w:rPr>
        <w:t>Пешковского сельсовета</w:t>
      </w:r>
    </w:p>
    <w:p w:rsidR="005C0B94" w:rsidRPr="00DF2C7B" w:rsidRDefault="008771D2" w:rsidP="002D2EC3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              В.И. Петухов</w:t>
      </w:r>
      <w:r w:rsidR="000529CF" w:rsidRPr="00DF2C7B">
        <w:rPr>
          <w:bCs/>
          <w:sz w:val="28"/>
          <w:szCs w:val="28"/>
        </w:rPr>
        <w:t xml:space="preserve"> </w:t>
      </w:r>
    </w:p>
    <w:p w:rsidR="005C0B94" w:rsidRPr="00DF2C7B" w:rsidRDefault="005C0B94" w:rsidP="002D2EC3">
      <w:pPr>
        <w:pStyle w:val="2"/>
        <w:widowControl w:val="0"/>
        <w:ind w:firstLine="0"/>
        <w:rPr>
          <w:bCs/>
          <w:sz w:val="28"/>
          <w:szCs w:val="28"/>
        </w:rPr>
      </w:pPr>
    </w:p>
    <w:p w:rsidR="005C0B94" w:rsidRPr="00DF2C7B" w:rsidRDefault="005C0B94" w:rsidP="005C0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771D2" w:rsidRDefault="008771D2" w:rsidP="005C0B94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Пешковского сельсовета Убинского района</w:t>
      </w:r>
    </w:p>
    <w:p w:rsidR="005C0B94" w:rsidRPr="00DF2C7B" w:rsidRDefault="008771D2" w:rsidP="005C0B94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</w:t>
      </w:r>
      <w:r w:rsidR="00110489">
        <w:rPr>
          <w:sz w:val="28"/>
          <w:szCs w:val="28"/>
        </w:rPr>
        <w:t>В.Ф.Боровиков</w:t>
      </w:r>
      <w:r w:rsidR="005C0B94" w:rsidRPr="00DF2C7B">
        <w:rPr>
          <w:b/>
          <w:i/>
        </w:rPr>
        <w:t xml:space="preserve"> </w:t>
      </w:r>
      <w:r w:rsidR="005C0B94" w:rsidRPr="00DF2C7B">
        <w:rPr>
          <w:bCs/>
          <w:sz w:val="28"/>
          <w:szCs w:val="28"/>
        </w:rPr>
        <w:t xml:space="preserve"> </w:t>
      </w:r>
    </w:p>
    <w:sectPr w:rsidR="005C0B94" w:rsidRPr="00DF2C7B" w:rsidSect="00FF2178">
      <w:headerReference w:type="default" r:id="rId9"/>
      <w:footerReference w:type="default" r:id="rId10"/>
      <w:headerReference w:type="first" r:id="rId11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B0C" w:rsidRDefault="00F33B0C" w:rsidP="00FC75C1">
      <w:pPr>
        <w:spacing w:after="0" w:line="240" w:lineRule="auto"/>
      </w:pPr>
      <w:r>
        <w:separator/>
      </w:r>
    </w:p>
  </w:endnote>
  <w:endnote w:type="continuationSeparator" w:id="0">
    <w:p w:rsidR="00F33B0C" w:rsidRDefault="00F33B0C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5E298A">
    <w:pPr>
      <w:pStyle w:val="a7"/>
      <w:jc w:val="center"/>
    </w:pPr>
  </w:p>
  <w:p w:rsidR="005E298A" w:rsidRDefault="005E298A">
    <w:pPr>
      <w:pStyle w:val="a7"/>
      <w:jc w:val="center"/>
    </w:pPr>
  </w:p>
  <w:p w:rsidR="005E298A" w:rsidRDefault="005E29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B0C" w:rsidRDefault="00F33B0C" w:rsidP="00FC75C1">
      <w:pPr>
        <w:spacing w:after="0" w:line="240" w:lineRule="auto"/>
      </w:pPr>
      <w:r>
        <w:separator/>
      </w:r>
    </w:p>
  </w:footnote>
  <w:footnote w:type="continuationSeparator" w:id="0">
    <w:p w:rsidR="00F33B0C" w:rsidRDefault="00F33B0C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E57D77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5E298A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7748B2">
      <w:rPr>
        <w:rFonts w:ascii="Times New Roman" w:hAnsi="Times New Roman"/>
        <w:noProof/>
        <w:sz w:val="20"/>
        <w:szCs w:val="20"/>
      </w:rPr>
      <w:t>7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5E29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5E298A">
    <w:pPr>
      <w:pStyle w:val="a5"/>
      <w:jc w:val="center"/>
      <w:rPr>
        <w:rFonts w:ascii="Times New Roman" w:hAnsi="Times New Roman"/>
        <w:sz w:val="20"/>
        <w:szCs w:val="20"/>
      </w:rPr>
    </w:pPr>
  </w:p>
  <w:p w:rsidR="005E298A" w:rsidRDefault="005E29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attachedTemplate r:id="rId1"/>
  <w:defaultTabStop w:val="708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321D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33D7"/>
    <w:rsid w:val="00033658"/>
    <w:rsid w:val="00033E14"/>
    <w:rsid w:val="000345D0"/>
    <w:rsid w:val="00036391"/>
    <w:rsid w:val="00037EFB"/>
    <w:rsid w:val="000401A2"/>
    <w:rsid w:val="0004112E"/>
    <w:rsid w:val="00041167"/>
    <w:rsid w:val="000414EB"/>
    <w:rsid w:val="00041656"/>
    <w:rsid w:val="00044755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5568"/>
    <w:rsid w:val="0006610C"/>
    <w:rsid w:val="0006648D"/>
    <w:rsid w:val="00067BBB"/>
    <w:rsid w:val="00067C0B"/>
    <w:rsid w:val="00070301"/>
    <w:rsid w:val="00070FA5"/>
    <w:rsid w:val="000717AF"/>
    <w:rsid w:val="0007436F"/>
    <w:rsid w:val="000743AF"/>
    <w:rsid w:val="000765C4"/>
    <w:rsid w:val="00077DE2"/>
    <w:rsid w:val="00081E1C"/>
    <w:rsid w:val="00085CC4"/>
    <w:rsid w:val="00087D83"/>
    <w:rsid w:val="00090606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8A0"/>
    <w:rsid w:val="000C1971"/>
    <w:rsid w:val="000C2347"/>
    <w:rsid w:val="000C42A6"/>
    <w:rsid w:val="000C5208"/>
    <w:rsid w:val="000C6971"/>
    <w:rsid w:val="000C75EF"/>
    <w:rsid w:val="000D3783"/>
    <w:rsid w:val="000D413E"/>
    <w:rsid w:val="000D4983"/>
    <w:rsid w:val="000D4BB5"/>
    <w:rsid w:val="000D4BE5"/>
    <w:rsid w:val="000D59FD"/>
    <w:rsid w:val="000D79B5"/>
    <w:rsid w:val="000E039E"/>
    <w:rsid w:val="000E2E8F"/>
    <w:rsid w:val="000E3BDB"/>
    <w:rsid w:val="000E41C6"/>
    <w:rsid w:val="000E4E51"/>
    <w:rsid w:val="000E7C14"/>
    <w:rsid w:val="000E7D86"/>
    <w:rsid w:val="000E7F72"/>
    <w:rsid w:val="000F1584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489"/>
    <w:rsid w:val="001106C5"/>
    <w:rsid w:val="001109C8"/>
    <w:rsid w:val="00110A2F"/>
    <w:rsid w:val="0011113E"/>
    <w:rsid w:val="00112169"/>
    <w:rsid w:val="0011399D"/>
    <w:rsid w:val="00115ACD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1A95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15DC"/>
    <w:rsid w:val="00163630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3EC7"/>
    <w:rsid w:val="00194467"/>
    <w:rsid w:val="001949FF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3FC"/>
    <w:rsid w:val="001B04C9"/>
    <w:rsid w:val="001B110E"/>
    <w:rsid w:val="001B2B47"/>
    <w:rsid w:val="001B340F"/>
    <w:rsid w:val="001B3C79"/>
    <w:rsid w:val="001B50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869"/>
    <w:rsid w:val="001D495C"/>
    <w:rsid w:val="001D50F1"/>
    <w:rsid w:val="001D7523"/>
    <w:rsid w:val="001D77E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3D68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FDC"/>
    <w:rsid w:val="00246424"/>
    <w:rsid w:val="00250068"/>
    <w:rsid w:val="00251E72"/>
    <w:rsid w:val="00251EDF"/>
    <w:rsid w:val="0025303B"/>
    <w:rsid w:val="0025326B"/>
    <w:rsid w:val="00254BE0"/>
    <w:rsid w:val="00255078"/>
    <w:rsid w:val="00255B66"/>
    <w:rsid w:val="002568DD"/>
    <w:rsid w:val="00256C8F"/>
    <w:rsid w:val="00260024"/>
    <w:rsid w:val="002606E6"/>
    <w:rsid w:val="00260F0A"/>
    <w:rsid w:val="00261031"/>
    <w:rsid w:val="002635BC"/>
    <w:rsid w:val="00263F1E"/>
    <w:rsid w:val="0026400F"/>
    <w:rsid w:val="00267084"/>
    <w:rsid w:val="002705AC"/>
    <w:rsid w:val="00273AA3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073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3A8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94A"/>
    <w:rsid w:val="00391DA4"/>
    <w:rsid w:val="003934BC"/>
    <w:rsid w:val="00393AF8"/>
    <w:rsid w:val="00394117"/>
    <w:rsid w:val="00394712"/>
    <w:rsid w:val="00395EE6"/>
    <w:rsid w:val="003A0777"/>
    <w:rsid w:val="003A450C"/>
    <w:rsid w:val="003A6D58"/>
    <w:rsid w:val="003B03F8"/>
    <w:rsid w:val="003B2141"/>
    <w:rsid w:val="003B2E8B"/>
    <w:rsid w:val="003B3601"/>
    <w:rsid w:val="003B3EA0"/>
    <w:rsid w:val="003B50D4"/>
    <w:rsid w:val="003B5C9B"/>
    <w:rsid w:val="003B6387"/>
    <w:rsid w:val="003B6DCE"/>
    <w:rsid w:val="003C0075"/>
    <w:rsid w:val="003C0747"/>
    <w:rsid w:val="003C0ED8"/>
    <w:rsid w:val="003C12B1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56A0"/>
    <w:rsid w:val="003D73DB"/>
    <w:rsid w:val="003D79BB"/>
    <w:rsid w:val="003E09DC"/>
    <w:rsid w:val="003E3600"/>
    <w:rsid w:val="003E41A1"/>
    <w:rsid w:val="003E53DD"/>
    <w:rsid w:val="003E6B08"/>
    <w:rsid w:val="003F085A"/>
    <w:rsid w:val="003F08F1"/>
    <w:rsid w:val="003F1EDA"/>
    <w:rsid w:val="003F5CD3"/>
    <w:rsid w:val="003F65DC"/>
    <w:rsid w:val="003F6D0D"/>
    <w:rsid w:val="003F6E28"/>
    <w:rsid w:val="00401D1E"/>
    <w:rsid w:val="00404028"/>
    <w:rsid w:val="00404678"/>
    <w:rsid w:val="004053F8"/>
    <w:rsid w:val="00406F20"/>
    <w:rsid w:val="00406F79"/>
    <w:rsid w:val="004104EF"/>
    <w:rsid w:val="00410E4B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478D"/>
    <w:rsid w:val="00425D82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5329"/>
    <w:rsid w:val="004575F2"/>
    <w:rsid w:val="004602B8"/>
    <w:rsid w:val="00460C57"/>
    <w:rsid w:val="00462A6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3938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5ADD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E2A1C"/>
    <w:rsid w:val="004E4553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4825"/>
    <w:rsid w:val="004F5421"/>
    <w:rsid w:val="004F557B"/>
    <w:rsid w:val="0050071F"/>
    <w:rsid w:val="005012B6"/>
    <w:rsid w:val="0050191F"/>
    <w:rsid w:val="005026EE"/>
    <w:rsid w:val="00502D12"/>
    <w:rsid w:val="00502E96"/>
    <w:rsid w:val="00502ED3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621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63C69"/>
    <w:rsid w:val="0056426D"/>
    <w:rsid w:val="00564BD8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0D47"/>
    <w:rsid w:val="00581C76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6E95"/>
    <w:rsid w:val="005D78D7"/>
    <w:rsid w:val="005D7C8D"/>
    <w:rsid w:val="005E2455"/>
    <w:rsid w:val="005E28E8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050B"/>
    <w:rsid w:val="0060099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3E"/>
    <w:rsid w:val="00616CC8"/>
    <w:rsid w:val="0061772E"/>
    <w:rsid w:val="006210CB"/>
    <w:rsid w:val="00622E02"/>
    <w:rsid w:val="00625BDE"/>
    <w:rsid w:val="00625D79"/>
    <w:rsid w:val="006262D7"/>
    <w:rsid w:val="00627E99"/>
    <w:rsid w:val="00632197"/>
    <w:rsid w:val="0063275F"/>
    <w:rsid w:val="006334DE"/>
    <w:rsid w:val="00640FB5"/>
    <w:rsid w:val="00641F5C"/>
    <w:rsid w:val="00642055"/>
    <w:rsid w:val="00642FF6"/>
    <w:rsid w:val="00646338"/>
    <w:rsid w:val="00647685"/>
    <w:rsid w:val="00647B9E"/>
    <w:rsid w:val="00650611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6F41"/>
    <w:rsid w:val="006677A2"/>
    <w:rsid w:val="006701DB"/>
    <w:rsid w:val="00670729"/>
    <w:rsid w:val="006708E5"/>
    <w:rsid w:val="00670B4C"/>
    <w:rsid w:val="0067164A"/>
    <w:rsid w:val="006723F6"/>
    <w:rsid w:val="006737E5"/>
    <w:rsid w:val="00673E63"/>
    <w:rsid w:val="006741F9"/>
    <w:rsid w:val="006743A2"/>
    <w:rsid w:val="006745F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25FE"/>
    <w:rsid w:val="00692935"/>
    <w:rsid w:val="00693DEB"/>
    <w:rsid w:val="00694421"/>
    <w:rsid w:val="00694848"/>
    <w:rsid w:val="00694FBE"/>
    <w:rsid w:val="00695BD2"/>
    <w:rsid w:val="00696681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794"/>
    <w:rsid w:val="006C67B2"/>
    <w:rsid w:val="006C78E6"/>
    <w:rsid w:val="006D1024"/>
    <w:rsid w:val="006D161A"/>
    <w:rsid w:val="006D1915"/>
    <w:rsid w:val="006D234E"/>
    <w:rsid w:val="006D3EAB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6F6B98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5925"/>
    <w:rsid w:val="00736912"/>
    <w:rsid w:val="00736A93"/>
    <w:rsid w:val="00737119"/>
    <w:rsid w:val="00737842"/>
    <w:rsid w:val="00741048"/>
    <w:rsid w:val="00741E24"/>
    <w:rsid w:val="0074282A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48B2"/>
    <w:rsid w:val="00775ABE"/>
    <w:rsid w:val="00776FD7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2727"/>
    <w:rsid w:val="007A2749"/>
    <w:rsid w:val="007A3505"/>
    <w:rsid w:val="007A4301"/>
    <w:rsid w:val="007A48E1"/>
    <w:rsid w:val="007A6156"/>
    <w:rsid w:val="007B08D3"/>
    <w:rsid w:val="007B18A8"/>
    <w:rsid w:val="007B1997"/>
    <w:rsid w:val="007B2412"/>
    <w:rsid w:val="007B25BA"/>
    <w:rsid w:val="007B2705"/>
    <w:rsid w:val="007B2F0C"/>
    <w:rsid w:val="007B45D3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5811"/>
    <w:rsid w:val="007E5A03"/>
    <w:rsid w:val="007E65C1"/>
    <w:rsid w:val="007E66D2"/>
    <w:rsid w:val="007E6B60"/>
    <w:rsid w:val="007E7AC0"/>
    <w:rsid w:val="007F1C79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35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1FDD"/>
    <w:rsid w:val="00832895"/>
    <w:rsid w:val="00833341"/>
    <w:rsid w:val="008340F8"/>
    <w:rsid w:val="008341BC"/>
    <w:rsid w:val="00837269"/>
    <w:rsid w:val="00837B78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1D6"/>
    <w:rsid w:val="00852A4C"/>
    <w:rsid w:val="0085709B"/>
    <w:rsid w:val="008606F3"/>
    <w:rsid w:val="00861DAA"/>
    <w:rsid w:val="00864070"/>
    <w:rsid w:val="0086462F"/>
    <w:rsid w:val="00864FE4"/>
    <w:rsid w:val="00865B0F"/>
    <w:rsid w:val="00865FAF"/>
    <w:rsid w:val="008669A5"/>
    <w:rsid w:val="008670E8"/>
    <w:rsid w:val="00867E3C"/>
    <w:rsid w:val="00867F75"/>
    <w:rsid w:val="0087137F"/>
    <w:rsid w:val="00872C65"/>
    <w:rsid w:val="0087338E"/>
    <w:rsid w:val="00874331"/>
    <w:rsid w:val="008771AE"/>
    <w:rsid w:val="008771D2"/>
    <w:rsid w:val="00877DE5"/>
    <w:rsid w:val="0088333D"/>
    <w:rsid w:val="008847C5"/>
    <w:rsid w:val="00884BD0"/>
    <w:rsid w:val="00887BD2"/>
    <w:rsid w:val="0089010E"/>
    <w:rsid w:val="00890B30"/>
    <w:rsid w:val="00890FE0"/>
    <w:rsid w:val="00892EC8"/>
    <w:rsid w:val="008935EF"/>
    <w:rsid w:val="00893BB4"/>
    <w:rsid w:val="00895DBF"/>
    <w:rsid w:val="008A2419"/>
    <w:rsid w:val="008A3E0E"/>
    <w:rsid w:val="008A41C8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72F5"/>
    <w:rsid w:val="008F1342"/>
    <w:rsid w:val="008F1B24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7041"/>
    <w:rsid w:val="00917A43"/>
    <w:rsid w:val="00920A67"/>
    <w:rsid w:val="00922F5B"/>
    <w:rsid w:val="00923BD6"/>
    <w:rsid w:val="00924B4A"/>
    <w:rsid w:val="009251CC"/>
    <w:rsid w:val="009258C7"/>
    <w:rsid w:val="0092643A"/>
    <w:rsid w:val="0092703D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4358F"/>
    <w:rsid w:val="009443E6"/>
    <w:rsid w:val="00944931"/>
    <w:rsid w:val="00945278"/>
    <w:rsid w:val="00945521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AC6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ABA"/>
    <w:rsid w:val="009667FB"/>
    <w:rsid w:val="009674D3"/>
    <w:rsid w:val="00967B3D"/>
    <w:rsid w:val="0097068C"/>
    <w:rsid w:val="00973305"/>
    <w:rsid w:val="00975DE1"/>
    <w:rsid w:val="0097615F"/>
    <w:rsid w:val="00976423"/>
    <w:rsid w:val="009774D6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64B3"/>
    <w:rsid w:val="00996E71"/>
    <w:rsid w:val="00997705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0BDC"/>
    <w:rsid w:val="009B1D00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F89"/>
    <w:rsid w:val="009D013C"/>
    <w:rsid w:val="009D1139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3847"/>
    <w:rsid w:val="009F39BF"/>
    <w:rsid w:val="009F64F3"/>
    <w:rsid w:val="009F6D8A"/>
    <w:rsid w:val="009F6EA9"/>
    <w:rsid w:val="009F7428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1594"/>
    <w:rsid w:val="00A23028"/>
    <w:rsid w:val="00A24893"/>
    <w:rsid w:val="00A25CE8"/>
    <w:rsid w:val="00A26432"/>
    <w:rsid w:val="00A30C5C"/>
    <w:rsid w:val="00A326DF"/>
    <w:rsid w:val="00A32E16"/>
    <w:rsid w:val="00A358E8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3602"/>
    <w:rsid w:val="00A63BF8"/>
    <w:rsid w:val="00A66C6F"/>
    <w:rsid w:val="00A66EAB"/>
    <w:rsid w:val="00A706A1"/>
    <w:rsid w:val="00A70BEC"/>
    <w:rsid w:val="00A70E5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06E3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0C52"/>
    <w:rsid w:val="00AC114C"/>
    <w:rsid w:val="00AC2077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D75E8"/>
    <w:rsid w:val="00AD780D"/>
    <w:rsid w:val="00AE01D8"/>
    <w:rsid w:val="00AE037E"/>
    <w:rsid w:val="00AE12AF"/>
    <w:rsid w:val="00AE1DED"/>
    <w:rsid w:val="00AE239A"/>
    <w:rsid w:val="00AE23E8"/>
    <w:rsid w:val="00AE320A"/>
    <w:rsid w:val="00AE3451"/>
    <w:rsid w:val="00AE4478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188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FC2"/>
    <w:rsid w:val="00B217C3"/>
    <w:rsid w:val="00B225E5"/>
    <w:rsid w:val="00B24318"/>
    <w:rsid w:val="00B24B04"/>
    <w:rsid w:val="00B24FA8"/>
    <w:rsid w:val="00B30E4C"/>
    <w:rsid w:val="00B33A44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061B"/>
    <w:rsid w:val="00B619C2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5A7E"/>
    <w:rsid w:val="00BA00EB"/>
    <w:rsid w:val="00BA0208"/>
    <w:rsid w:val="00BA0FB0"/>
    <w:rsid w:val="00BA31F8"/>
    <w:rsid w:val="00BA46A6"/>
    <w:rsid w:val="00BA46C9"/>
    <w:rsid w:val="00BA4FB1"/>
    <w:rsid w:val="00BA643A"/>
    <w:rsid w:val="00BB03A2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46B1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40E7"/>
    <w:rsid w:val="00C04522"/>
    <w:rsid w:val="00C04E32"/>
    <w:rsid w:val="00C04E91"/>
    <w:rsid w:val="00C054F3"/>
    <w:rsid w:val="00C10225"/>
    <w:rsid w:val="00C11A29"/>
    <w:rsid w:val="00C12B4E"/>
    <w:rsid w:val="00C13668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F03"/>
    <w:rsid w:val="00C82072"/>
    <w:rsid w:val="00C846F2"/>
    <w:rsid w:val="00C85D97"/>
    <w:rsid w:val="00C8600D"/>
    <w:rsid w:val="00C863B4"/>
    <w:rsid w:val="00C87693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D7C"/>
    <w:rsid w:val="00D31A77"/>
    <w:rsid w:val="00D31FA5"/>
    <w:rsid w:val="00D32F85"/>
    <w:rsid w:val="00D34673"/>
    <w:rsid w:val="00D35719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967"/>
    <w:rsid w:val="00D53F95"/>
    <w:rsid w:val="00D553B5"/>
    <w:rsid w:val="00D5570A"/>
    <w:rsid w:val="00D55D97"/>
    <w:rsid w:val="00D561B1"/>
    <w:rsid w:val="00D56B66"/>
    <w:rsid w:val="00D60CD4"/>
    <w:rsid w:val="00D60D1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F81"/>
    <w:rsid w:val="00D741E6"/>
    <w:rsid w:val="00D743AB"/>
    <w:rsid w:val="00D75DB6"/>
    <w:rsid w:val="00D80127"/>
    <w:rsid w:val="00D832AB"/>
    <w:rsid w:val="00D8350B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9F"/>
    <w:rsid w:val="00DC332C"/>
    <w:rsid w:val="00DC3CF1"/>
    <w:rsid w:val="00DC5FF3"/>
    <w:rsid w:val="00DC77A2"/>
    <w:rsid w:val="00DD0B44"/>
    <w:rsid w:val="00DD17EB"/>
    <w:rsid w:val="00DD198C"/>
    <w:rsid w:val="00DD212B"/>
    <w:rsid w:val="00DD241A"/>
    <w:rsid w:val="00DD37F4"/>
    <w:rsid w:val="00DD5F7D"/>
    <w:rsid w:val="00DD63A2"/>
    <w:rsid w:val="00DD66F3"/>
    <w:rsid w:val="00DD7134"/>
    <w:rsid w:val="00DE0913"/>
    <w:rsid w:val="00DE3E47"/>
    <w:rsid w:val="00DE7514"/>
    <w:rsid w:val="00DF02C6"/>
    <w:rsid w:val="00DF02D9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5E"/>
    <w:rsid w:val="00E26DC5"/>
    <w:rsid w:val="00E27C7F"/>
    <w:rsid w:val="00E30FB2"/>
    <w:rsid w:val="00E31108"/>
    <w:rsid w:val="00E31233"/>
    <w:rsid w:val="00E3174B"/>
    <w:rsid w:val="00E36B2A"/>
    <w:rsid w:val="00E36EEA"/>
    <w:rsid w:val="00E37C95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57D77"/>
    <w:rsid w:val="00E605F2"/>
    <w:rsid w:val="00E60F19"/>
    <w:rsid w:val="00E63F35"/>
    <w:rsid w:val="00E643D1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7E0F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06F"/>
    <w:rsid w:val="00EA0ABA"/>
    <w:rsid w:val="00EA0B3C"/>
    <w:rsid w:val="00EA101B"/>
    <w:rsid w:val="00EA2567"/>
    <w:rsid w:val="00EA2A99"/>
    <w:rsid w:val="00EA381D"/>
    <w:rsid w:val="00EA46AE"/>
    <w:rsid w:val="00EA4A3A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B6EDC"/>
    <w:rsid w:val="00EB7003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4E5A"/>
    <w:rsid w:val="00EF576B"/>
    <w:rsid w:val="00F02D11"/>
    <w:rsid w:val="00F036F3"/>
    <w:rsid w:val="00F03932"/>
    <w:rsid w:val="00F04448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3B0C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5F5C"/>
    <w:rsid w:val="00F56AD4"/>
    <w:rsid w:val="00F56DEE"/>
    <w:rsid w:val="00F571A8"/>
    <w:rsid w:val="00F5770C"/>
    <w:rsid w:val="00F6081F"/>
    <w:rsid w:val="00F61138"/>
    <w:rsid w:val="00F616DB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77365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32F2"/>
    <w:rsid w:val="00F96845"/>
    <w:rsid w:val="00F97338"/>
    <w:rsid w:val="00FA0F74"/>
    <w:rsid w:val="00FA321D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357"/>
    <w:rsid w:val="00FB2641"/>
    <w:rsid w:val="00FB2F54"/>
    <w:rsid w:val="00FB3169"/>
    <w:rsid w:val="00FB33BC"/>
    <w:rsid w:val="00FB3FC0"/>
    <w:rsid w:val="00FB6F5E"/>
    <w:rsid w:val="00FC08FB"/>
    <w:rsid w:val="00FC1792"/>
    <w:rsid w:val="00FC3631"/>
    <w:rsid w:val="00FC400F"/>
    <w:rsid w:val="00FC4105"/>
    <w:rsid w:val="00FC4A03"/>
    <w:rsid w:val="00FC5623"/>
    <w:rsid w:val="00FC6C34"/>
    <w:rsid w:val="00FC75C1"/>
    <w:rsid w:val="00FD056E"/>
    <w:rsid w:val="00FD12A8"/>
    <w:rsid w:val="00FD44C3"/>
    <w:rsid w:val="00FD54B0"/>
    <w:rsid w:val="00FD6AD4"/>
    <w:rsid w:val="00FD7AC0"/>
    <w:rsid w:val="00FE28C1"/>
    <w:rsid w:val="00FE2C23"/>
    <w:rsid w:val="00FE3D05"/>
    <w:rsid w:val="00FE3FF4"/>
    <w:rsid w:val="00FE49D3"/>
    <w:rsid w:val="00FE63DB"/>
    <w:rsid w:val="00FF1430"/>
    <w:rsid w:val="00FF2178"/>
    <w:rsid w:val="00FF2813"/>
    <w:rsid w:val="00FF3689"/>
    <w:rsid w:val="00FF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0E7D86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34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0E7D86"/>
    <w:rPr>
      <w:rFonts w:ascii="Times New Roman" w:eastAsia="Times New Roman" w:hAnsi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9;%20&#1057;%20&#1076;&#1080;&#1089;&#1082;&#1072;\Desktop\&#1089;&#1086;&#1089;&#1090;&#1072;&#1074;&#1083;&#1077;&#1085;&#1080;&#1077;%20&#1073;&#1102;&#1076;&#1078;&#1077;&#1090;&#1072;%20&#1085;&#1072;%202024%20&#1075;&#1086;&#1076;\&#1056;&#1077;&#1096;&#1077;&#1085;&#1080;&#1103;%20&#1086;%20&#1073;&#1102;&#1076;&#1078;&#1077;&#1090;&#1077;_.2024%20(1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A84E-169A-40CD-B7B2-55DACADF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Решения о бюджете_.2024 (1)</Template>
  <TotalTime>254</TotalTime>
  <Pages>1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15673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64</cp:revision>
  <cp:lastPrinted>2024-11-12T03:20:00Z</cp:lastPrinted>
  <dcterms:created xsi:type="dcterms:W3CDTF">2023-10-27T09:48:00Z</dcterms:created>
  <dcterms:modified xsi:type="dcterms:W3CDTF">2024-12-23T15:01:00Z</dcterms:modified>
</cp:coreProperties>
</file>